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F2523" w14:textId="2A3B1267" w:rsidR="00963C28" w:rsidRPr="006973E6" w:rsidRDefault="00963C28" w:rsidP="007B6EF3">
      <w:pPr>
        <w:spacing w:after="120"/>
        <w:contextualSpacing/>
        <w:rPr>
          <w:rFonts w:ascii="Open Sans" w:hAnsi="Open Sans" w:cs="Open Sans"/>
          <w:sz w:val="20"/>
          <w:szCs w:val="20"/>
        </w:rPr>
      </w:pPr>
    </w:p>
    <w:p w14:paraId="4886E427" w14:textId="77777777" w:rsidR="001E1813" w:rsidRPr="006973E6" w:rsidRDefault="001E1813" w:rsidP="007B6EF3">
      <w:pPr>
        <w:spacing w:after="120"/>
        <w:contextualSpacing/>
        <w:rPr>
          <w:rFonts w:ascii="Open Sans" w:hAnsi="Open Sans" w:cs="Open Sans"/>
          <w:b/>
          <w:bCs/>
          <w:sz w:val="20"/>
          <w:szCs w:val="20"/>
        </w:rPr>
      </w:pPr>
      <w:r w:rsidRPr="006973E6">
        <w:rPr>
          <w:rFonts w:ascii="Open Sans" w:hAnsi="Open Sans" w:cs="Open Sans"/>
          <w:sz w:val="20"/>
          <w:szCs w:val="20"/>
        </w:rPr>
        <w:t>............................................................................</w:t>
      </w:r>
      <w:r w:rsidRPr="006973E6">
        <w:rPr>
          <w:rFonts w:ascii="Open Sans" w:hAnsi="Open Sans" w:cs="Open Sans"/>
          <w:sz w:val="20"/>
          <w:szCs w:val="20"/>
        </w:rPr>
        <w:tab/>
        <w:t xml:space="preserve"> </w:t>
      </w:r>
    </w:p>
    <w:p w14:paraId="79EB8A0D" w14:textId="77777777" w:rsidR="001E1813" w:rsidRPr="006973E6" w:rsidRDefault="001E1813" w:rsidP="007B6EF3">
      <w:pPr>
        <w:spacing w:after="120"/>
        <w:contextualSpacing/>
        <w:jc w:val="both"/>
        <w:rPr>
          <w:rFonts w:ascii="Open Sans" w:hAnsi="Open Sans" w:cs="Open Sans"/>
          <w:sz w:val="20"/>
          <w:szCs w:val="20"/>
        </w:rPr>
      </w:pPr>
      <w:r w:rsidRPr="006973E6">
        <w:rPr>
          <w:rFonts w:ascii="Open Sans" w:hAnsi="Open Sans" w:cs="Open Sans"/>
          <w:sz w:val="20"/>
          <w:szCs w:val="20"/>
        </w:rPr>
        <w:t>(pieczęć adresowa lub nazwa Wykonawcy)</w:t>
      </w:r>
    </w:p>
    <w:p w14:paraId="5C1C056A" w14:textId="77777777" w:rsidR="001E1813" w:rsidRPr="00266A43" w:rsidRDefault="001E1813" w:rsidP="007B6EF3">
      <w:pPr>
        <w:pStyle w:val="Nagwek3"/>
        <w:spacing w:before="0" w:after="120"/>
        <w:contextualSpacing/>
        <w:rPr>
          <w:rFonts w:ascii="Open Sans" w:hAnsi="Open Sans" w:cs="Open Sans"/>
          <w:color w:val="auto"/>
          <w:sz w:val="20"/>
          <w:szCs w:val="20"/>
          <w:lang w:val="en-GB"/>
        </w:rPr>
      </w:pPr>
      <w:r w:rsidRPr="00266A43">
        <w:rPr>
          <w:rFonts w:ascii="Open Sans" w:hAnsi="Open Sans" w:cs="Open Sans"/>
          <w:color w:val="auto"/>
          <w:sz w:val="20"/>
          <w:szCs w:val="20"/>
          <w:lang w:val="en-GB"/>
        </w:rPr>
        <w:t xml:space="preserve">NIP </w:t>
      </w:r>
      <w:proofErr w:type="spellStart"/>
      <w:r w:rsidRPr="00266A43">
        <w:rPr>
          <w:rFonts w:ascii="Open Sans" w:hAnsi="Open Sans" w:cs="Open Sans"/>
          <w:color w:val="auto"/>
          <w:sz w:val="20"/>
          <w:szCs w:val="20"/>
          <w:lang w:val="en-GB"/>
        </w:rPr>
        <w:t>lub</w:t>
      </w:r>
      <w:proofErr w:type="spellEnd"/>
      <w:r w:rsidRPr="00266A43">
        <w:rPr>
          <w:rFonts w:ascii="Open Sans" w:hAnsi="Open Sans" w:cs="Open Sans"/>
          <w:color w:val="auto"/>
          <w:sz w:val="20"/>
          <w:szCs w:val="20"/>
          <w:lang w:val="en-GB"/>
        </w:rPr>
        <w:t xml:space="preserve"> </w:t>
      </w:r>
      <w:r w:rsidRPr="00266A43">
        <w:rPr>
          <w:rFonts w:ascii="Open Sans" w:hAnsi="Open Sans" w:cs="Open Sans"/>
          <w:sz w:val="20"/>
          <w:szCs w:val="20"/>
          <w:lang w:val="en-GB"/>
        </w:rPr>
        <w:t>REGON</w:t>
      </w:r>
      <w:r w:rsidRPr="00266A43">
        <w:rPr>
          <w:rFonts w:ascii="Open Sans" w:hAnsi="Open Sans" w:cs="Open Sans"/>
          <w:color w:val="auto"/>
          <w:sz w:val="20"/>
          <w:szCs w:val="20"/>
          <w:lang w:val="en-GB"/>
        </w:rPr>
        <w:t>.......................................</w:t>
      </w:r>
    </w:p>
    <w:p w14:paraId="3A08948A" w14:textId="2CD32E8F" w:rsidR="001E1813" w:rsidRPr="00266A43" w:rsidRDefault="001E1813" w:rsidP="007B6EF3">
      <w:pPr>
        <w:spacing w:after="120"/>
        <w:contextualSpacing/>
        <w:rPr>
          <w:rFonts w:ascii="Open Sans" w:hAnsi="Open Sans" w:cs="Open Sans"/>
          <w:sz w:val="20"/>
          <w:szCs w:val="20"/>
          <w:lang w:val="en-GB"/>
        </w:rPr>
      </w:pPr>
      <w:r w:rsidRPr="00266A43">
        <w:rPr>
          <w:rFonts w:ascii="Open Sans" w:hAnsi="Open Sans" w:cs="Open Sans"/>
          <w:sz w:val="20"/>
          <w:szCs w:val="20"/>
          <w:lang w:val="en-GB"/>
        </w:rPr>
        <w:t>tel.: ....................................................</w:t>
      </w:r>
      <w:r w:rsidR="00590AB0" w:rsidRPr="00266A43">
        <w:rPr>
          <w:rFonts w:ascii="Open Sans" w:hAnsi="Open Sans" w:cs="Open Sans"/>
          <w:sz w:val="20"/>
          <w:szCs w:val="20"/>
          <w:lang w:val="en-GB"/>
        </w:rPr>
        <w:t>..</w:t>
      </w:r>
      <w:r w:rsidRPr="00266A43">
        <w:rPr>
          <w:rFonts w:ascii="Open Sans" w:hAnsi="Open Sans" w:cs="Open Sans"/>
          <w:sz w:val="20"/>
          <w:szCs w:val="20"/>
          <w:lang w:val="en-GB"/>
        </w:rPr>
        <w:t>.....</w:t>
      </w:r>
      <w:r w:rsidRPr="00266A43">
        <w:rPr>
          <w:rFonts w:ascii="Open Sans" w:hAnsi="Open Sans" w:cs="Open Sans"/>
          <w:sz w:val="20"/>
          <w:szCs w:val="20"/>
          <w:lang w:val="en-GB"/>
        </w:rPr>
        <w:tab/>
        <w:t xml:space="preserve"> </w:t>
      </w:r>
    </w:p>
    <w:p w14:paraId="76375496" w14:textId="59AE721D" w:rsidR="001E1813" w:rsidRPr="00266A43" w:rsidRDefault="001E1813" w:rsidP="007B6EF3">
      <w:pPr>
        <w:spacing w:after="120"/>
        <w:contextualSpacing/>
        <w:rPr>
          <w:rFonts w:ascii="Open Sans" w:hAnsi="Open Sans" w:cs="Open Sans"/>
          <w:sz w:val="20"/>
          <w:szCs w:val="20"/>
          <w:lang w:val="en-GB"/>
        </w:rPr>
      </w:pPr>
      <w:proofErr w:type="spellStart"/>
      <w:r w:rsidRPr="00266A43">
        <w:rPr>
          <w:rFonts w:ascii="Open Sans" w:hAnsi="Open Sans" w:cs="Open Sans"/>
          <w:sz w:val="20"/>
          <w:szCs w:val="20"/>
          <w:lang w:val="en-GB"/>
        </w:rPr>
        <w:t>adres</w:t>
      </w:r>
      <w:proofErr w:type="spellEnd"/>
      <w:r w:rsidRPr="00266A43">
        <w:rPr>
          <w:rFonts w:ascii="Open Sans" w:hAnsi="Open Sans" w:cs="Open Sans"/>
          <w:sz w:val="20"/>
          <w:szCs w:val="20"/>
          <w:lang w:val="en-GB"/>
        </w:rPr>
        <w:t xml:space="preserve"> email: ...............................</w:t>
      </w:r>
      <w:r w:rsidR="00590AB0" w:rsidRPr="00266A43">
        <w:rPr>
          <w:rFonts w:ascii="Open Sans" w:hAnsi="Open Sans" w:cs="Open Sans"/>
          <w:sz w:val="20"/>
          <w:szCs w:val="20"/>
          <w:lang w:val="en-GB"/>
        </w:rPr>
        <w:t>....</w:t>
      </w:r>
      <w:r w:rsidRPr="00266A43">
        <w:rPr>
          <w:rFonts w:ascii="Open Sans" w:hAnsi="Open Sans" w:cs="Open Sans"/>
          <w:sz w:val="20"/>
          <w:szCs w:val="20"/>
          <w:lang w:val="en-GB"/>
        </w:rPr>
        <w:t>.......</w:t>
      </w:r>
    </w:p>
    <w:p w14:paraId="43B4F242" w14:textId="77777777" w:rsidR="001E1813" w:rsidRPr="00266A43" w:rsidRDefault="001E1813" w:rsidP="007B6EF3">
      <w:pPr>
        <w:spacing w:after="120"/>
        <w:contextualSpacing/>
        <w:rPr>
          <w:rFonts w:ascii="Open Sans" w:hAnsi="Open Sans" w:cs="Open Sans"/>
          <w:sz w:val="20"/>
          <w:szCs w:val="20"/>
          <w:lang w:val="en-GB"/>
        </w:rPr>
      </w:pPr>
    </w:p>
    <w:p w14:paraId="5CBDFEA3" w14:textId="77777777" w:rsidR="00EA3C75" w:rsidRPr="00266A43" w:rsidRDefault="00EA3C75" w:rsidP="007B6EF3">
      <w:pPr>
        <w:pStyle w:val="Nagwek3"/>
        <w:spacing w:before="0" w:after="120"/>
        <w:contextualSpacing/>
        <w:jc w:val="center"/>
        <w:rPr>
          <w:rFonts w:ascii="Open Sans" w:hAnsi="Open Sans" w:cs="Open Sans"/>
          <w:b/>
          <w:bCs/>
          <w:color w:val="auto"/>
          <w:sz w:val="20"/>
          <w:szCs w:val="20"/>
          <w:lang w:val="en-GB"/>
        </w:rPr>
      </w:pPr>
    </w:p>
    <w:p w14:paraId="0FBE99E2" w14:textId="05B06FCF" w:rsidR="001E1813" w:rsidRPr="006973E6" w:rsidRDefault="001E1813" w:rsidP="007B6EF3">
      <w:pPr>
        <w:pStyle w:val="Nagwek3"/>
        <w:spacing w:before="0" w:after="120"/>
        <w:contextualSpacing/>
        <w:jc w:val="center"/>
        <w:rPr>
          <w:rFonts w:ascii="Open Sans" w:hAnsi="Open Sans" w:cs="Open Sans"/>
          <w:b/>
          <w:bCs/>
          <w:color w:val="auto"/>
          <w:sz w:val="20"/>
          <w:szCs w:val="20"/>
        </w:rPr>
      </w:pPr>
      <w:r w:rsidRPr="006973E6">
        <w:rPr>
          <w:rFonts w:ascii="Open Sans" w:hAnsi="Open Sans" w:cs="Open Sans"/>
          <w:b/>
          <w:bCs/>
          <w:color w:val="auto"/>
          <w:sz w:val="20"/>
          <w:szCs w:val="20"/>
        </w:rPr>
        <w:t xml:space="preserve">FORMULARZ OFERTOWY </w:t>
      </w:r>
    </w:p>
    <w:p w14:paraId="1F31AD4F" w14:textId="2A6FFB27" w:rsidR="001E1813" w:rsidRPr="00C17C8B" w:rsidRDefault="001E1813" w:rsidP="00F2626E">
      <w:pPr>
        <w:spacing w:after="120"/>
        <w:contextualSpacing/>
        <w:rPr>
          <w:rFonts w:ascii="Open Sans" w:hAnsi="Open Sans" w:cs="Open Sans"/>
          <w:sz w:val="20"/>
          <w:szCs w:val="20"/>
        </w:rPr>
      </w:pPr>
      <w:r w:rsidRPr="00C17C8B">
        <w:rPr>
          <w:rFonts w:ascii="Open Sans" w:hAnsi="Open Sans" w:cs="Open Sans"/>
          <w:sz w:val="20"/>
          <w:szCs w:val="20"/>
        </w:rPr>
        <w:t>Zamawiający:</w:t>
      </w:r>
    </w:p>
    <w:p w14:paraId="0A063411" w14:textId="77777777" w:rsidR="00B21DEB" w:rsidRPr="006973E6" w:rsidRDefault="00B21DEB" w:rsidP="00F2626E">
      <w:pPr>
        <w:spacing w:after="120"/>
        <w:contextualSpacing/>
        <w:rPr>
          <w:rFonts w:ascii="Open Sans" w:hAnsi="Open Sans" w:cs="Open Sans"/>
          <w:b/>
          <w:bCs/>
          <w:sz w:val="20"/>
          <w:szCs w:val="20"/>
        </w:rPr>
      </w:pPr>
      <w:r w:rsidRPr="006973E6">
        <w:rPr>
          <w:rFonts w:ascii="Open Sans" w:hAnsi="Open Sans" w:cs="Open Sans"/>
          <w:b/>
          <w:bCs/>
          <w:sz w:val="20"/>
          <w:szCs w:val="20"/>
        </w:rPr>
        <w:t>Gdański Zarząd Zieleni</w:t>
      </w:r>
    </w:p>
    <w:p w14:paraId="2B081AA9" w14:textId="37A0B17C" w:rsidR="00B21DEB" w:rsidRPr="006973E6" w:rsidRDefault="00B21DEB" w:rsidP="00F2626E">
      <w:pPr>
        <w:spacing w:after="120"/>
        <w:contextualSpacing/>
        <w:rPr>
          <w:rFonts w:ascii="Open Sans" w:hAnsi="Open Sans" w:cs="Open Sans"/>
          <w:b/>
          <w:bCs/>
          <w:sz w:val="20"/>
          <w:szCs w:val="20"/>
        </w:rPr>
      </w:pPr>
      <w:r w:rsidRPr="006973E6">
        <w:rPr>
          <w:rFonts w:ascii="Open Sans" w:hAnsi="Open Sans" w:cs="Open Sans"/>
          <w:b/>
          <w:bCs/>
          <w:sz w:val="20"/>
          <w:szCs w:val="20"/>
        </w:rPr>
        <w:t>Al. Grunwaldzka 1</w:t>
      </w:r>
      <w:r w:rsidR="00363E7E" w:rsidRPr="006973E6">
        <w:rPr>
          <w:rFonts w:ascii="Open Sans" w:hAnsi="Open Sans" w:cs="Open Sans"/>
          <w:b/>
          <w:bCs/>
          <w:sz w:val="20"/>
          <w:szCs w:val="20"/>
        </w:rPr>
        <w:t>03</w:t>
      </w:r>
      <w:r w:rsidR="00C5623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6973E6">
        <w:rPr>
          <w:rFonts w:ascii="Open Sans" w:hAnsi="Open Sans" w:cs="Open Sans"/>
          <w:b/>
          <w:bCs/>
          <w:sz w:val="20"/>
          <w:szCs w:val="20"/>
        </w:rPr>
        <w:t>A, 80-244 Gdańsk</w:t>
      </w:r>
    </w:p>
    <w:p w14:paraId="6C4C9EED" w14:textId="77777777" w:rsidR="001E1813" w:rsidRPr="006973E6" w:rsidRDefault="001E1813" w:rsidP="00A315A1">
      <w:pPr>
        <w:pStyle w:val="Nagwek6"/>
        <w:spacing w:before="0"/>
        <w:contextualSpacing/>
        <w:jc w:val="both"/>
        <w:rPr>
          <w:rFonts w:ascii="Open Sans" w:hAnsi="Open Sans" w:cs="Open Sans"/>
          <w:color w:val="auto"/>
          <w:sz w:val="20"/>
          <w:szCs w:val="20"/>
        </w:rPr>
      </w:pPr>
    </w:p>
    <w:p w14:paraId="0E2C1711" w14:textId="69509636" w:rsidR="001E1813" w:rsidRPr="006973E6" w:rsidRDefault="001E1813" w:rsidP="00A315A1">
      <w:pPr>
        <w:shd w:val="clear" w:color="auto" w:fill="FFFFFF"/>
        <w:spacing w:after="0"/>
        <w:jc w:val="both"/>
        <w:rPr>
          <w:rFonts w:ascii="Open Sans" w:hAnsi="Open Sans" w:cs="Open Sans"/>
          <w:spacing w:val="-8"/>
          <w:sz w:val="20"/>
          <w:szCs w:val="20"/>
        </w:rPr>
      </w:pPr>
      <w:r w:rsidRPr="006973E6">
        <w:rPr>
          <w:rFonts w:ascii="Open Sans" w:hAnsi="Open Sans" w:cs="Open Sans"/>
          <w:sz w:val="20"/>
          <w:szCs w:val="20"/>
        </w:rPr>
        <w:t xml:space="preserve">W odpowiedzi na zapytanie ofertowe z dnia </w:t>
      </w:r>
      <w:r w:rsidR="00FE437D" w:rsidRPr="00B01933">
        <w:rPr>
          <w:rFonts w:ascii="Open Sans" w:hAnsi="Open Sans" w:cs="Open Sans"/>
          <w:sz w:val="20"/>
          <w:szCs w:val="20"/>
        </w:rPr>
        <w:t>1</w:t>
      </w:r>
      <w:r w:rsidR="006245D3" w:rsidRPr="00B01933">
        <w:rPr>
          <w:rFonts w:ascii="Open Sans" w:hAnsi="Open Sans" w:cs="Open Sans"/>
          <w:sz w:val="20"/>
          <w:szCs w:val="20"/>
        </w:rPr>
        <w:t>2</w:t>
      </w:r>
      <w:r w:rsidR="00FE437D" w:rsidRPr="00B01933">
        <w:rPr>
          <w:rFonts w:ascii="Open Sans" w:hAnsi="Open Sans" w:cs="Open Sans"/>
          <w:sz w:val="20"/>
          <w:szCs w:val="20"/>
        </w:rPr>
        <w:t>.03.2026 r.</w:t>
      </w:r>
      <w:r w:rsidRPr="006973E6">
        <w:rPr>
          <w:rFonts w:ascii="Open Sans" w:hAnsi="Open Sans" w:cs="Open Sans"/>
          <w:sz w:val="20"/>
          <w:szCs w:val="20"/>
        </w:rPr>
        <w:t xml:space="preserve"> </w:t>
      </w:r>
      <w:r w:rsidR="009B5A22" w:rsidRPr="006973E6">
        <w:rPr>
          <w:rFonts w:ascii="Open Sans" w:hAnsi="Open Sans" w:cs="Open Sans"/>
          <w:sz w:val="20"/>
          <w:szCs w:val="20"/>
        </w:rPr>
        <w:t>dot. zamówienia</w:t>
      </w:r>
      <w:r w:rsidRPr="006973E6">
        <w:rPr>
          <w:rFonts w:ascii="Open Sans" w:hAnsi="Open Sans" w:cs="Open Sans"/>
          <w:sz w:val="20"/>
          <w:szCs w:val="20"/>
        </w:rPr>
        <w:t xml:space="preserve"> o wartości poniżej 1</w:t>
      </w:r>
      <w:r w:rsidR="00B21DEB" w:rsidRPr="006973E6">
        <w:rPr>
          <w:rFonts w:ascii="Open Sans" w:hAnsi="Open Sans" w:cs="Open Sans"/>
          <w:sz w:val="20"/>
          <w:szCs w:val="20"/>
        </w:rPr>
        <w:t>7</w:t>
      </w:r>
      <w:r w:rsidRPr="006973E6">
        <w:rPr>
          <w:rFonts w:ascii="Open Sans" w:hAnsi="Open Sans" w:cs="Open Sans"/>
          <w:sz w:val="20"/>
          <w:szCs w:val="20"/>
        </w:rPr>
        <w:t xml:space="preserve">0 000,00 zł </w:t>
      </w:r>
      <w:proofErr w:type="spellStart"/>
      <w:r w:rsidR="001F0A10" w:rsidRPr="006973E6">
        <w:rPr>
          <w:rFonts w:ascii="Open Sans" w:hAnsi="Open Sans" w:cs="Open Sans"/>
          <w:spacing w:val="-8"/>
          <w:sz w:val="20"/>
          <w:szCs w:val="20"/>
        </w:rPr>
        <w:t>pn</w:t>
      </w:r>
      <w:proofErr w:type="spellEnd"/>
      <w:r w:rsidRPr="006973E6">
        <w:rPr>
          <w:rFonts w:ascii="Open Sans" w:hAnsi="Open Sans" w:cs="Open Sans"/>
          <w:spacing w:val="-8"/>
          <w:sz w:val="20"/>
          <w:szCs w:val="20"/>
        </w:rPr>
        <w:t xml:space="preserve">: </w:t>
      </w:r>
      <w:r w:rsidR="00B52519">
        <w:rPr>
          <w:rFonts w:ascii="Open Sans" w:hAnsi="Open Sans" w:cs="Open Sans"/>
          <w:b/>
          <w:bCs/>
          <w:spacing w:val="4"/>
          <w:sz w:val="20"/>
          <w:szCs w:val="20"/>
          <w:u w:val="single"/>
        </w:rPr>
        <w:t>Utworzenia Lasu Pamięci</w:t>
      </w:r>
      <w:r w:rsidR="001D266A">
        <w:rPr>
          <w:rFonts w:ascii="Open Sans" w:hAnsi="Open Sans" w:cs="Open Sans"/>
          <w:b/>
          <w:bCs/>
          <w:spacing w:val="4"/>
          <w:sz w:val="20"/>
          <w:szCs w:val="20"/>
          <w:u w:val="single"/>
        </w:rPr>
        <w:t xml:space="preserve"> na Cmentarzu Łostowickim w formule „zaprojektuj i wybuduj</w:t>
      </w:r>
      <w:r w:rsidR="00266A43">
        <w:rPr>
          <w:rFonts w:ascii="Open Sans" w:hAnsi="Open Sans" w:cs="Open Sans"/>
          <w:b/>
          <w:bCs/>
          <w:spacing w:val="4"/>
          <w:sz w:val="20"/>
          <w:szCs w:val="20"/>
          <w:u w:val="single"/>
        </w:rPr>
        <w:t xml:space="preserve"> – drugie postępowanie</w:t>
      </w:r>
      <w:r w:rsidR="001F0A10" w:rsidRPr="006973E6">
        <w:rPr>
          <w:rFonts w:ascii="Open Sans" w:hAnsi="Open Sans" w:cs="Open Sans"/>
          <w:b/>
          <w:bCs/>
          <w:spacing w:val="4"/>
          <w:sz w:val="20"/>
          <w:szCs w:val="20"/>
          <w:u w:val="single"/>
        </w:rPr>
        <w:t>”</w:t>
      </w:r>
    </w:p>
    <w:p w14:paraId="4C7D9183" w14:textId="77777777" w:rsidR="001E1813" w:rsidRPr="006973E6" w:rsidRDefault="001E1813" w:rsidP="00A315A1">
      <w:pPr>
        <w:pStyle w:val="Tekstpodstawowywcity"/>
        <w:spacing w:line="276" w:lineRule="auto"/>
        <w:ind w:left="0" w:right="255" w:firstLine="0"/>
        <w:jc w:val="both"/>
        <w:rPr>
          <w:rFonts w:ascii="Open Sans" w:hAnsi="Open Sans" w:cs="Open Sans"/>
          <w:color w:val="auto"/>
          <w:spacing w:val="-6"/>
          <w:sz w:val="20"/>
          <w:szCs w:val="20"/>
        </w:rPr>
      </w:pPr>
    </w:p>
    <w:p w14:paraId="08441A1F" w14:textId="78A01F0D" w:rsidR="001E1813" w:rsidRPr="006973E6" w:rsidRDefault="001E1813" w:rsidP="007B6EF3">
      <w:pPr>
        <w:pStyle w:val="Tekstpodstawowy"/>
        <w:spacing w:after="120" w:line="276" w:lineRule="auto"/>
        <w:contextualSpacing/>
        <w:jc w:val="left"/>
        <w:rPr>
          <w:rFonts w:ascii="Open Sans" w:hAnsi="Open Sans" w:cs="Open Sans"/>
          <w:sz w:val="20"/>
        </w:rPr>
      </w:pPr>
      <w:r w:rsidRPr="006973E6">
        <w:rPr>
          <w:rFonts w:ascii="Open Sans" w:hAnsi="Open Sans" w:cs="Open Sans"/>
          <w:sz w:val="20"/>
        </w:rPr>
        <w:t>Ja/My, niżej podpisany/</w:t>
      </w:r>
      <w:proofErr w:type="gramStart"/>
      <w:r w:rsidRPr="006973E6">
        <w:rPr>
          <w:rFonts w:ascii="Open Sans" w:hAnsi="Open Sans" w:cs="Open Sans"/>
          <w:sz w:val="20"/>
        </w:rPr>
        <w:t>i,</w:t>
      </w:r>
      <w:proofErr w:type="gramEnd"/>
      <w:r w:rsidRPr="006973E6">
        <w:rPr>
          <w:rFonts w:ascii="Open Sans" w:hAnsi="Open Sans" w:cs="Open Sans"/>
          <w:sz w:val="20"/>
        </w:rPr>
        <w:t xml:space="preserve"> _______________________________________________________________________</w:t>
      </w:r>
    </w:p>
    <w:p w14:paraId="37AACE56" w14:textId="77777777" w:rsidR="001E1813" w:rsidRPr="006973E6" w:rsidRDefault="001E1813" w:rsidP="007B6EF3">
      <w:pPr>
        <w:pStyle w:val="Tekstpodstawowy"/>
        <w:spacing w:after="120" w:line="276" w:lineRule="auto"/>
        <w:contextualSpacing/>
        <w:jc w:val="left"/>
        <w:rPr>
          <w:rFonts w:ascii="Open Sans" w:hAnsi="Open Sans" w:cs="Open Sans"/>
          <w:sz w:val="20"/>
        </w:rPr>
      </w:pPr>
      <w:r w:rsidRPr="006973E6">
        <w:rPr>
          <w:rFonts w:ascii="Open Sans" w:hAnsi="Open Sans" w:cs="Open Sans"/>
          <w:sz w:val="20"/>
        </w:rPr>
        <w:t xml:space="preserve">działając w imieniu i na rzecz: _______________________________________________________________________ </w:t>
      </w:r>
    </w:p>
    <w:p w14:paraId="2EBA8020" w14:textId="77777777" w:rsidR="001E1813" w:rsidRPr="006973E6" w:rsidRDefault="001E1813" w:rsidP="007B6EF3">
      <w:pPr>
        <w:pStyle w:val="Tekstpodstawowy"/>
        <w:spacing w:after="120" w:line="276" w:lineRule="auto"/>
        <w:contextualSpacing/>
        <w:jc w:val="left"/>
        <w:rPr>
          <w:rFonts w:ascii="Open Sans" w:hAnsi="Open Sans" w:cs="Open Sans"/>
          <w:sz w:val="20"/>
        </w:rPr>
      </w:pPr>
    </w:p>
    <w:p w14:paraId="43D21F05" w14:textId="7310D841" w:rsidR="001E1813" w:rsidRPr="006973E6" w:rsidRDefault="001E1813" w:rsidP="00180C99">
      <w:pPr>
        <w:pStyle w:val="Tekstpodstawowy"/>
        <w:numPr>
          <w:ilvl w:val="0"/>
          <w:numId w:val="9"/>
        </w:numPr>
        <w:spacing w:after="120" w:line="276" w:lineRule="auto"/>
        <w:ind w:left="357" w:right="23" w:hanging="357"/>
        <w:contextualSpacing/>
        <w:rPr>
          <w:rFonts w:ascii="Open Sans" w:hAnsi="Open Sans" w:cs="Open Sans"/>
          <w:sz w:val="20"/>
        </w:rPr>
      </w:pPr>
      <w:r w:rsidRPr="006973E6">
        <w:rPr>
          <w:rFonts w:ascii="Open Sans" w:hAnsi="Open Sans" w:cs="Open Sans"/>
          <w:sz w:val="20"/>
        </w:rPr>
        <w:t>Oferujemy wykonanie</w:t>
      </w:r>
      <w:r w:rsidR="00655531" w:rsidRPr="006973E6">
        <w:rPr>
          <w:rFonts w:ascii="Open Sans" w:hAnsi="Open Sans" w:cs="Open Sans"/>
          <w:sz w:val="20"/>
        </w:rPr>
        <w:t xml:space="preserve"> całości</w:t>
      </w:r>
      <w:r w:rsidRPr="006973E6">
        <w:rPr>
          <w:rFonts w:ascii="Open Sans" w:hAnsi="Open Sans" w:cs="Open Sans"/>
          <w:sz w:val="20"/>
        </w:rPr>
        <w:t xml:space="preserve"> przedmiotu zamówienia za kwotę:  </w:t>
      </w:r>
    </w:p>
    <w:p w14:paraId="6EFCE306" w14:textId="2E7BA8F0" w:rsidR="001E1813" w:rsidRPr="006973E6" w:rsidRDefault="001E1813" w:rsidP="00AE29CF">
      <w:pPr>
        <w:pStyle w:val="Tekstpodstawowy"/>
        <w:spacing w:line="276" w:lineRule="auto"/>
        <w:ind w:right="23"/>
        <w:rPr>
          <w:rFonts w:ascii="Open Sans" w:hAnsi="Open Sans" w:cs="Open Sans"/>
          <w:b/>
          <w:bCs/>
          <w:sz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1559"/>
        <w:gridCol w:w="4111"/>
      </w:tblGrid>
      <w:tr w:rsidR="005B3252" w:rsidRPr="00F4530F" w14:paraId="6E432551" w14:textId="77777777" w:rsidTr="001E2B6E">
        <w:trPr>
          <w:trHeight w:val="688"/>
        </w:trPr>
        <w:tc>
          <w:tcPr>
            <w:tcW w:w="709" w:type="dxa"/>
            <w:shd w:val="clear" w:color="auto" w:fill="F2F2F2"/>
            <w:vAlign w:val="center"/>
          </w:tcPr>
          <w:p w14:paraId="56881D91" w14:textId="77777777" w:rsidR="005B3252" w:rsidRPr="00F4530F" w:rsidRDefault="005B3252" w:rsidP="00180C99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60"/>
              <w:contextualSpacing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3EE32CBA" w14:textId="2E3C56D7" w:rsidR="005B3252" w:rsidRPr="00F4530F" w:rsidRDefault="005B3252" w:rsidP="005B3252">
            <w:pPr>
              <w:spacing w:after="0"/>
              <w:rPr>
                <w:rFonts w:ascii="Open Sans" w:hAnsi="Open Sans" w:cs="Open Sans"/>
                <w:b/>
                <w:sz w:val="20"/>
                <w:szCs w:val="20"/>
                <w:lang w:eastAsia="pl-PL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  <w:lang w:eastAsia="pl-PL"/>
              </w:rPr>
              <w:t>W</w:t>
            </w:r>
            <w:r w:rsidRPr="00F4530F">
              <w:rPr>
                <w:rFonts w:ascii="Open Sans" w:hAnsi="Open Sans" w:cs="Open Sans"/>
                <w:b/>
                <w:sz w:val="20"/>
                <w:szCs w:val="20"/>
                <w:lang w:eastAsia="pl-PL"/>
              </w:rPr>
              <w:t xml:space="preserve">artość netto </w:t>
            </w:r>
          </w:p>
        </w:tc>
        <w:tc>
          <w:tcPr>
            <w:tcW w:w="5670" w:type="dxa"/>
            <w:gridSpan w:val="2"/>
            <w:shd w:val="clear" w:color="auto" w:fill="F2F2F2"/>
            <w:vAlign w:val="center"/>
          </w:tcPr>
          <w:p w14:paraId="2C37A860" w14:textId="37D2189B" w:rsidR="005B3252" w:rsidRPr="00F4530F" w:rsidRDefault="00C731F4" w:rsidP="001E2B6E">
            <w:pPr>
              <w:tabs>
                <w:tab w:val="left" w:pos="284"/>
              </w:tabs>
              <w:spacing w:after="0" w:line="360" w:lineRule="auto"/>
              <w:jc w:val="right"/>
              <w:rPr>
                <w:rFonts w:ascii="Open Sans" w:hAnsi="Open Sans" w:cs="Open Sans"/>
                <w:b/>
                <w:sz w:val="20"/>
                <w:szCs w:val="20"/>
                <w:lang w:eastAsia="pl-PL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  <w:lang w:eastAsia="pl-PL"/>
              </w:rPr>
              <w:t>zł</w:t>
            </w:r>
          </w:p>
        </w:tc>
      </w:tr>
      <w:tr w:rsidR="00864091" w:rsidRPr="00F4530F" w14:paraId="654AF388" w14:textId="77777777" w:rsidTr="00864091">
        <w:trPr>
          <w:trHeight w:val="685"/>
        </w:trPr>
        <w:tc>
          <w:tcPr>
            <w:tcW w:w="709" w:type="dxa"/>
            <w:shd w:val="clear" w:color="auto" w:fill="F2F2F2"/>
            <w:vAlign w:val="center"/>
          </w:tcPr>
          <w:p w14:paraId="20FB8858" w14:textId="77777777" w:rsidR="00864091" w:rsidRPr="00F4530F" w:rsidRDefault="00864091" w:rsidP="00180C99">
            <w:pPr>
              <w:pStyle w:val="Akapitzlist"/>
              <w:numPr>
                <w:ilvl w:val="0"/>
                <w:numId w:val="15"/>
              </w:numPr>
              <w:tabs>
                <w:tab w:val="left" w:pos="284"/>
              </w:tabs>
              <w:autoSpaceDN w:val="0"/>
              <w:spacing w:after="0" w:line="240" w:lineRule="auto"/>
              <w:ind w:left="360"/>
              <w:contextualSpacing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6CAA4B71" w14:textId="147A83B2" w:rsidR="00864091" w:rsidRPr="00F4530F" w:rsidRDefault="00864091" w:rsidP="005B3252">
            <w:pPr>
              <w:tabs>
                <w:tab w:val="left" w:pos="284"/>
              </w:tabs>
              <w:spacing w:after="0"/>
              <w:rPr>
                <w:rFonts w:ascii="Open Sans" w:hAnsi="Open Sans" w:cs="Open Sans"/>
                <w:b/>
                <w:sz w:val="20"/>
                <w:szCs w:val="20"/>
                <w:lang w:eastAsia="pl-PL"/>
              </w:rPr>
            </w:pPr>
            <w:r w:rsidRPr="00F4530F">
              <w:rPr>
                <w:rFonts w:ascii="Open Sans" w:hAnsi="Open Sans" w:cs="Open Sans"/>
                <w:b/>
                <w:sz w:val="20"/>
                <w:szCs w:val="20"/>
                <w:lang w:eastAsia="pl-PL"/>
              </w:rPr>
              <w:t xml:space="preserve">Stawka podatku VAT 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BDEE8EA" w14:textId="77777777" w:rsidR="00864091" w:rsidRPr="00F4530F" w:rsidRDefault="00864091" w:rsidP="005B3252">
            <w:pPr>
              <w:tabs>
                <w:tab w:val="left" w:pos="284"/>
              </w:tabs>
              <w:spacing w:after="0" w:line="360" w:lineRule="auto"/>
              <w:jc w:val="right"/>
              <w:rPr>
                <w:rFonts w:ascii="Open Sans" w:hAnsi="Open Sans" w:cs="Open Sans"/>
                <w:b/>
                <w:sz w:val="20"/>
                <w:szCs w:val="20"/>
                <w:lang w:eastAsia="pl-PL"/>
              </w:rPr>
            </w:pPr>
            <w:r w:rsidRPr="00F4530F">
              <w:rPr>
                <w:rFonts w:ascii="Open Sans" w:hAnsi="Open Sans" w:cs="Open Sans"/>
                <w:b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4111" w:type="dxa"/>
            <w:shd w:val="clear" w:color="auto" w:fill="F2F2F2"/>
            <w:vAlign w:val="center"/>
          </w:tcPr>
          <w:p w14:paraId="5C1D2616" w14:textId="166E0555" w:rsidR="00864091" w:rsidRPr="00F4530F" w:rsidRDefault="00C731F4" w:rsidP="005B3252">
            <w:pPr>
              <w:tabs>
                <w:tab w:val="left" w:pos="284"/>
              </w:tabs>
              <w:spacing w:after="0" w:line="360" w:lineRule="auto"/>
              <w:jc w:val="right"/>
              <w:rPr>
                <w:rFonts w:ascii="Open Sans" w:hAnsi="Open Sans" w:cs="Open Sans"/>
                <w:b/>
                <w:sz w:val="20"/>
                <w:szCs w:val="20"/>
                <w:lang w:eastAsia="pl-PL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  <w:lang w:eastAsia="pl-PL"/>
              </w:rPr>
              <w:t>zł</w:t>
            </w:r>
          </w:p>
        </w:tc>
      </w:tr>
      <w:tr w:rsidR="005B3252" w:rsidRPr="00F4530F" w14:paraId="3D3CB51E" w14:textId="77777777" w:rsidTr="0012657F">
        <w:trPr>
          <w:trHeight w:val="566"/>
        </w:trPr>
        <w:tc>
          <w:tcPr>
            <w:tcW w:w="709" w:type="dxa"/>
            <w:shd w:val="clear" w:color="auto" w:fill="F2F2F2"/>
            <w:vAlign w:val="center"/>
          </w:tcPr>
          <w:p w14:paraId="076D8492" w14:textId="77777777" w:rsidR="005B3252" w:rsidRPr="00F4530F" w:rsidRDefault="005B3252" w:rsidP="00180C99">
            <w:pPr>
              <w:pStyle w:val="Akapitzlist"/>
              <w:numPr>
                <w:ilvl w:val="0"/>
                <w:numId w:val="15"/>
              </w:numPr>
              <w:tabs>
                <w:tab w:val="left" w:pos="284"/>
              </w:tabs>
              <w:autoSpaceDN w:val="0"/>
              <w:spacing w:after="0" w:line="240" w:lineRule="auto"/>
              <w:ind w:left="360"/>
              <w:contextualSpacing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/>
            <w:vAlign w:val="center"/>
          </w:tcPr>
          <w:p w14:paraId="0F83988E" w14:textId="77777777" w:rsidR="005B3252" w:rsidRPr="00F4530F" w:rsidRDefault="005B3252" w:rsidP="005B3252">
            <w:pPr>
              <w:tabs>
                <w:tab w:val="left" w:pos="284"/>
              </w:tabs>
              <w:spacing w:after="0"/>
              <w:rPr>
                <w:rFonts w:ascii="Open Sans" w:hAnsi="Open Sans" w:cs="Open Sans"/>
                <w:b/>
                <w:sz w:val="20"/>
                <w:szCs w:val="20"/>
                <w:lang w:eastAsia="pl-PL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  <w:lang w:eastAsia="pl-PL"/>
              </w:rPr>
              <w:t>W</w:t>
            </w:r>
            <w:r w:rsidRPr="00F4530F">
              <w:rPr>
                <w:rFonts w:ascii="Open Sans" w:hAnsi="Open Sans" w:cs="Open Sans"/>
                <w:b/>
                <w:sz w:val="20"/>
                <w:szCs w:val="20"/>
                <w:lang w:eastAsia="pl-PL"/>
              </w:rPr>
              <w:t>artość brutto (PLN)</w:t>
            </w:r>
          </w:p>
        </w:tc>
        <w:tc>
          <w:tcPr>
            <w:tcW w:w="5670" w:type="dxa"/>
            <w:gridSpan w:val="2"/>
            <w:shd w:val="clear" w:color="auto" w:fill="F2F2F2"/>
            <w:vAlign w:val="center"/>
          </w:tcPr>
          <w:p w14:paraId="468025F3" w14:textId="76AF2267" w:rsidR="005B3252" w:rsidRPr="00F4530F" w:rsidRDefault="00C731F4" w:rsidP="001E2B6E">
            <w:pPr>
              <w:tabs>
                <w:tab w:val="left" w:pos="284"/>
              </w:tabs>
              <w:spacing w:after="0" w:line="360" w:lineRule="auto"/>
              <w:jc w:val="right"/>
              <w:rPr>
                <w:rFonts w:ascii="Open Sans" w:hAnsi="Open Sans" w:cs="Open Sans"/>
                <w:b/>
                <w:sz w:val="20"/>
                <w:szCs w:val="20"/>
                <w:lang w:eastAsia="pl-PL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  <w:lang w:eastAsia="pl-PL"/>
              </w:rPr>
              <w:t>zł</w:t>
            </w:r>
          </w:p>
        </w:tc>
      </w:tr>
    </w:tbl>
    <w:p w14:paraId="769E3FB5" w14:textId="77777777" w:rsidR="001E1813" w:rsidRDefault="001E1813" w:rsidP="00A315A1">
      <w:pPr>
        <w:pStyle w:val="Tekstpodstawowy"/>
        <w:spacing w:line="276" w:lineRule="auto"/>
        <w:ind w:right="23"/>
        <w:rPr>
          <w:rFonts w:ascii="Open Sans" w:hAnsi="Open Sans" w:cs="Open Sans"/>
          <w:sz w:val="20"/>
        </w:rPr>
      </w:pPr>
    </w:p>
    <w:p w14:paraId="6D368DAD" w14:textId="0FF2CCD4" w:rsidR="001E1813" w:rsidRPr="006973E6" w:rsidRDefault="001E1813" w:rsidP="00AD2814">
      <w:pPr>
        <w:pStyle w:val="Tekstpodstawowy"/>
        <w:numPr>
          <w:ilvl w:val="0"/>
          <w:numId w:val="18"/>
        </w:numPr>
        <w:spacing w:after="120" w:line="276" w:lineRule="auto"/>
        <w:ind w:left="284" w:hanging="284"/>
        <w:contextualSpacing/>
        <w:rPr>
          <w:rFonts w:ascii="Open Sans" w:hAnsi="Open Sans" w:cs="Open Sans"/>
          <w:sz w:val="20"/>
          <w:u w:val="single"/>
        </w:rPr>
      </w:pPr>
      <w:r w:rsidRPr="006973E6">
        <w:rPr>
          <w:rFonts w:ascii="Open Sans" w:hAnsi="Open Sans" w:cs="Open Sans"/>
          <w:sz w:val="20"/>
        </w:rPr>
        <w:t>Przedmiot zamówienia wykonam</w:t>
      </w:r>
      <w:r w:rsidR="00844E6A">
        <w:rPr>
          <w:rFonts w:ascii="Open Sans" w:hAnsi="Open Sans" w:cs="Open Sans"/>
          <w:sz w:val="20"/>
        </w:rPr>
        <w:t>/</w:t>
      </w:r>
      <w:r w:rsidRPr="006973E6">
        <w:rPr>
          <w:rFonts w:ascii="Open Sans" w:hAnsi="Open Sans" w:cs="Open Sans"/>
          <w:sz w:val="20"/>
        </w:rPr>
        <w:t xml:space="preserve">y w </w:t>
      </w:r>
      <w:r w:rsidR="00CF38FF">
        <w:rPr>
          <w:rFonts w:ascii="Open Sans" w:hAnsi="Open Sans" w:cs="Open Sans"/>
          <w:sz w:val="20"/>
        </w:rPr>
        <w:t xml:space="preserve">wymaganym </w:t>
      </w:r>
      <w:r w:rsidRPr="006973E6">
        <w:rPr>
          <w:rFonts w:ascii="Open Sans" w:hAnsi="Open Sans" w:cs="Open Sans"/>
          <w:sz w:val="20"/>
        </w:rPr>
        <w:t>terminie</w:t>
      </w:r>
      <w:r w:rsidR="00B67D64" w:rsidRPr="006973E6">
        <w:rPr>
          <w:rFonts w:ascii="Open Sans" w:hAnsi="Open Sans" w:cs="Open Sans"/>
          <w:sz w:val="20"/>
        </w:rPr>
        <w:t>.</w:t>
      </w:r>
    </w:p>
    <w:p w14:paraId="60E6095A" w14:textId="6342EB27" w:rsidR="001E1813" w:rsidRPr="006973E6" w:rsidRDefault="001E1813" w:rsidP="00AD2814">
      <w:pPr>
        <w:pStyle w:val="Tekstpodstawowy"/>
        <w:numPr>
          <w:ilvl w:val="0"/>
          <w:numId w:val="18"/>
        </w:numPr>
        <w:spacing w:after="120" w:line="276" w:lineRule="auto"/>
        <w:ind w:left="284" w:hanging="284"/>
        <w:contextualSpacing/>
        <w:rPr>
          <w:rFonts w:ascii="Open Sans" w:hAnsi="Open Sans" w:cs="Open Sans"/>
          <w:sz w:val="20"/>
        </w:rPr>
      </w:pPr>
      <w:r w:rsidRPr="006973E6">
        <w:rPr>
          <w:rFonts w:ascii="Open Sans" w:hAnsi="Open Sans" w:cs="Open Sans"/>
          <w:sz w:val="20"/>
        </w:rPr>
        <w:t>Oświadczam</w:t>
      </w:r>
      <w:r w:rsidR="00844E6A">
        <w:rPr>
          <w:rFonts w:ascii="Open Sans" w:hAnsi="Open Sans" w:cs="Open Sans"/>
          <w:sz w:val="20"/>
        </w:rPr>
        <w:t>/</w:t>
      </w:r>
      <w:r w:rsidRPr="006973E6">
        <w:rPr>
          <w:rFonts w:ascii="Open Sans" w:hAnsi="Open Sans" w:cs="Open Sans"/>
          <w:sz w:val="20"/>
        </w:rPr>
        <w:t>y, iż uważamy się za związanych niniejszą ofertą prze</w:t>
      </w:r>
      <w:r w:rsidR="00EA19B9">
        <w:rPr>
          <w:rFonts w:ascii="Open Sans" w:hAnsi="Open Sans" w:cs="Open Sans"/>
          <w:sz w:val="20"/>
        </w:rPr>
        <w:t>z</w:t>
      </w:r>
      <w:r w:rsidRPr="006973E6">
        <w:rPr>
          <w:rFonts w:ascii="Open Sans" w:hAnsi="Open Sans" w:cs="Open Sans"/>
          <w:sz w:val="20"/>
        </w:rPr>
        <w:t xml:space="preserve"> okres </w:t>
      </w:r>
      <w:r w:rsidRPr="006973E6">
        <w:rPr>
          <w:rFonts w:ascii="Open Sans" w:hAnsi="Open Sans" w:cs="Open Sans"/>
          <w:b/>
          <w:bCs/>
          <w:sz w:val="20"/>
        </w:rPr>
        <w:t>30 dni</w:t>
      </w:r>
      <w:r w:rsidRPr="006973E6">
        <w:rPr>
          <w:rFonts w:ascii="Open Sans" w:hAnsi="Open Sans" w:cs="Open Sans"/>
          <w:sz w:val="20"/>
        </w:rPr>
        <w:t xml:space="preserve"> licząc</w:t>
      </w:r>
      <w:r w:rsidRPr="006973E6">
        <w:rPr>
          <w:rFonts w:ascii="Open Sans" w:hAnsi="Open Sans" w:cs="Open Sans"/>
          <w:sz w:val="20"/>
        </w:rPr>
        <w:br/>
        <w:t xml:space="preserve">od daty wyznaczonej na składanie ofert. </w:t>
      </w:r>
    </w:p>
    <w:p w14:paraId="7401A3EC" w14:textId="55AA4FEF" w:rsidR="001E1813" w:rsidRDefault="001E1813" w:rsidP="00AD2814">
      <w:pPr>
        <w:pStyle w:val="Tekstpodstawowy"/>
        <w:numPr>
          <w:ilvl w:val="0"/>
          <w:numId w:val="18"/>
        </w:numPr>
        <w:spacing w:after="120" w:line="276" w:lineRule="auto"/>
        <w:ind w:left="284" w:hanging="284"/>
        <w:contextualSpacing/>
        <w:rPr>
          <w:rFonts w:ascii="Open Sans" w:hAnsi="Open Sans" w:cs="Open Sans"/>
          <w:sz w:val="20"/>
        </w:rPr>
      </w:pPr>
      <w:r w:rsidRPr="006973E6">
        <w:rPr>
          <w:rFonts w:ascii="Open Sans" w:hAnsi="Open Sans" w:cs="Open Sans"/>
          <w:sz w:val="20"/>
        </w:rPr>
        <w:t>Oświadczam</w:t>
      </w:r>
      <w:r w:rsidR="00844E6A">
        <w:rPr>
          <w:rFonts w:ascii="Open Sans" w:hAnsi="Open Sans" w:cs="Open Sans"/>
          <w:sz w:val="20"/>
        </w:rPr>
        <w:t>/</w:t>
      </w:r>
      <w:r w:rsidRPr="006973E6">
        <w:rPr>
          <w:rFonts w:ascii="Open Sans" w:hAnsi="Open Sans" w:cs="Open Sans"/>
          <w:sz w:val="20"/>
        </w:rPr>
        <w:t>y, że zapoznaliśmy się z postanowieniami zawartymi we wzorze umowy</w:t>
      </w:r>
      <w:r w:rsidRPr="006973E6">
        <w:rPr>
          <w:rFonts w:ascii="Open Sans" w:hAnsi="Open Sans" w:cs="Open Sans"/>
          <w:sz w:val="20"/>
        </w:rPr>
        <w:br/>
        <w:t>i zobowiązujemy się, w przypadku wyboru naszej oferty jako najkorzystniejszej, do zawarcia umowy w miejscu i terminie wyznaczonym przez Zamawiającego.</w:t>
      </w:r>
    </w:p>
    <w:p w14:paraId="2D1BBD0D" w14:textId="0CDB1395" w:rsidR="002715E8" w:rsidRPr="006973E6" w:rsidRDefault="002715E8" w:rsidP="00AD2814">
      <w:pPr>
        <w:pStyle w:val="Tekstpodstawowy"/>
        <w:numPr>
          <w:ilvl w:val="0"/>
          <w:numId w:val="18"/>
        </w:numPr>
        <w:spacing w:after="120" w:line="276" w:lineRule="auto"/>
        <w:ind w:left="284" w:hanging="284"/>
        <w:contextualSpacing/>
        <w:rPr>
          <w:rFonts w:ascii="Open Sans" w:hAnsi="Open Sans" w:cs="Open Sans"/>
          <w:sz w:val="20"/>
        </w:rPr>
      </w:pPr>
      <w:r w:rsidRPr="00FD04FB">
        <w:rPr>
          <w:rFonts w:ascii="Open Sans" w:hAnsi="Open Sans" w:cs="Open Sans"/>
          <w:bCs/>
          <w:sz w:val="20"/>
        </w:rPr>
        <w:t>Oświadczam/y, że</w:t>
      </w:r>
      <w:r w:rsidRPr="00FD04FB">
        <w:rPr>
          <w:rFonts w:ascii="Open Sans" w:hAnsi="Open Sans" w:cs="Open Sans"/>
          <w:sz w:val="20"/>
        </w:rPr>
        <w:t xml:space="preserve"> nie podlegam/y wykluczeniu z postępowania na podstawie art. 7 ust. 1 ustawy z dnia 13 kwietnia 2022 r. o szczególnych rozwiązaniach w zakresie przeciwdziałania wspieraniu agresji na Ukrainę oraz służących ochronie bezpieczeństwa narodowego (Dz. U. z 2025 r., poz. </w:t>
      </w:r>
      <w:r w:rsidR="006A47FE">
        <w:rPr>
          <w:rFonts w:ascii="Open Sans" w:hAnsi="Open Sans" w:cs="Open Sans"/>
          <w:sz w:val="20"/>
        </w:rPr>
        <w:t>514</w:t>
      </w:r>
      <w:r w:rsidRPr="00FD04FB">
        <w:rPr>
          <w:rFonts w:ascii="Open Sans" w:hAnsi="Open Sans" w:cs="Open Sans"/>
          <w:sz w:val="20"/>
        </w:rPr>
        <w:t>).</w:t>
      </w:r>
    </w:p>
    <w:p w14:paraId="7DFA99F4" w14:textId="5833C8C7" w:rsidR="001E1813" w:rsidRPr="006973E6" w:rsidRDefault="001E1813" w:rsidP="00AD2814">
      <w:pPr>
        <w:pStyle w:val="Tekstpodstawowy"/>
        <w:numPr>
          <w:ilvl w:val="0"/>
          <w:numId w:val="18"/>
        </w:numPr>
        <w:spacing w:after="120" w:line="276" w:lineRule="auto"/>
        <w:ind w:left="284" w:hanging="284"/>
        <w:contextualSpacing/>
        <w:rPr>
          <w:rFonts w:ascii="Open Sans" w:hAnsi="Open Sans" w:cs="Open Sans"/>
          <w:sz w:val="20"/>
        </w:rPr>
      </w:pPr>
      <w:r w:rsidRPr="006973E6">
        <w:rPr>
          <w:rFonts w:ascii="Open Sans" w:hAnsi="Open Sans" w:cs="Open Sans"/>
          <w:sz w:val="20"/>
        </w:rPr>
        <w:lastRenderedPageBreak/>
        <w:t>Oświadczam</w:t>
      </w:r>
      <w:r w:rsidR="00844E6A">
        <w:rPr>
          <w:rFonts w:ascii="Open Sans" w:hAnsi="Open Sans" w:cs="Open Sans"/>
          <w:sz w:val="20"/>
        </w:rPr>
        <w:t>/y</w:t>
      </w:r>
      <w:r w:rsidRPr="006973E6">
        <w:rPr>
          <w:rFonts w:ascii="Open Sans" w:hAnsi="Open Sans" w:cs="Open Sans"/>
          <w:sz w:val="20"/>
        </w:rPr>
        <w:t>, że wypełniłem obowiązki informacyjne przewidziane w art. 13 lub art. 14 RODO</w:t>
      </w:r>
      <w:r w:rsidRPr="006973E6">
        <w:rPr>
          <w:rFonts w:ascii="Open Sans" w:hAnsi="Open Sans" w:cs="Open Sans"/>
          <w:sz w:val="20"/>
          <w:vertAlign w:val="superscript"/>
        </w:rPr>
        <w:t xml:space="preserve"> </w:t>
      </w:r>
      <w:r w:rsidRPr="006973E6">
        <w:rPr>
          <w:rFonts w:ascii="Open Sans" w:hAnsi="Open Sans" w:cs="Open Sans"/>
          <w:sz w:val="20"/>
        </w:rPr>
        <w:t>wobec osób fizycznych, od których dane osobowe bezpośrednio lub pośrednio pozyskałem w celu ubiegania się o udzielenie zamówienia publicznego w niniejszym postępowaniu.</w:t>
      </w:r>
    </w:p>
    <w:p w14:paraId="11F12459" w14:textId="77777777" w:rsidR="001E1813" w:rsidRPr="006973E6" w:rsidRDefault="001E1813" w:rsidP="007B6EF3">
      <w:pPr>
        <w:pStyle w:val="Tekstpodstawowy"/>
        <w:spacing w:after="120" w:line="276" w:lineRule="auto"/>
        <w:ind w:left="426"/>
        <w:contextualSpacing/>
        <w:rPr>
          <w:rFonts w:ascii="Open Sans" w:hAnsi="Open Sans" w:cs="Open Sans"/>
          <w:b/>
          <w:bCs/>
          <w:sz w:val="20"/>
        </w:rPr>
      </w:pPr>
    </w:p>
    <w:p w14:paraId="059F763F" w14:textId="77777777" w:rsidR="00A315A1" w:rsidRPr="006973E6" w:rsidRDefault="00A315A1" w:rsidP="007B6EF3">
      <w:pPr>
        <w:spacing w:after="120"/>
        <w:ind w:left="5400" w:hanging="5040"/>
        <w:contextualSpacing/>
        <w:rPr>
          <w:rFonts w:ascii="Open Sans" w:hAnsi="Open Sans" w:cs="Open Sans"/>
          <w:sz w:val="20"/>
          <w:szCs w:val="20"/>
        </w:rPr>
      </w:pPr>
    </w:p>
    <w:p w14:paraId="6F94C25A" w14:textId="77777777" w:rsidR="00A315A1" w:rsidRPr="006973E6" w:rsidRDefault="001E1813" w:rsidP="00A315A1">
      <w:pPr>
        <w:spacing w:after="120"/>
        <w:ind w:left="5400" w:hanging="5040"/>
        <w:contextualSpacing/>
        <w:rPr>
          <w:rFonts w:ascii="Open Sans" w:hAnsi="Open Sans" w:cs="Open Sans"/>
          <w:sz w:val="20"/>
          <w:szCs w:val="20"/>
        </w:rPr>
      </w:pPr>
      <w:r w:rsidRPr="006973E6">
        <w:rPr>
          <w:rFonts w:ascii="Open Sans" w:hAnsi="Open Sans" w:cs="Open Sans"/>
          <w:sz w:val="20"/>
          <w:szCs w:val="20"/>
        </w:rPr>
        <w:t xml:space="preserve">......................................................                        </w:t>
      </w:r>
      <w:r w:rsidR="00A315A1" w:rsidRPr="006973E6">
        <w:rPr>
          <w:rFonts w:ascii="Open Sans" w:hAnsi="Open Sans" w:cs="Open Sans"/>
          <w:sz w:val="20"/>
          <w:szCs w:val="20"/>
        </w:rPr>
        <w:t>.................................................................................</w:t>
      </w:r>
      <w:r w:rsidRPr="006973E6">
        <w:rPr>
          <w:rFonts w:ascii="Open Sans" w:hAnsi="Open Sans" w:cs="Open Sans"/>
          <w:sz w:val="20"/>
          <w:szCs w:val="20"/>
        </w:rPr>
        <w:t xml:space="preserve"> </w:t>
      </w:r>
    </w:p>
    <w:p w14:paraId="2CBFF2A7" w14:textId="2D8F4411" w:rsidR="001E1813" w:rsidRPr="00C56233" w:rsidRDefault="001E1813" w:rsidP="00C56233">
      <w:pPr>
        <w:spacing w:after="120"/>
        <w:ind w:left="5387" w:hanging="4536"/>
        <w:contextualSpacing/>
        <w:rPr>
          <w:rFonts w:ascii="Open Sans" w:hAnsi="Open Sans" w:cs="Open Sans"/>
          <w:i/>
          <w:iCs/>
          <w:sz w:val="16"/>
          <w:szCs w:val="16"/>
        </w:rPr>
      </w:pPr>
      <w:r w:rsidRPr="00C56233">
        <w:rPr>
          <w:rFonts w:ascii="Open Sans" w:hAnsi="Open Sans" w:cs="Open Sans"/>
          <w:i/>
          <w:iCs/>
          <w:sz w:val="16"/>
          <w:szCs w:val="16"/>
        </w:rPr>
        <w:t xml:space="preserve">miejscowość i data         </w:t>
      </w:r>
      <w:r w:rsidR="00A315A1" w:rsidRPr="00C56233">
        <w:rPr>
          <w:rFonts w:ascii="Open Sans" w:hAnsi="Open Sans" w:cs="Open Sans"/>
          <w:i/>
          <w:iCs/>
          <w:sz w:val="16"/>
          <w:szCs w:val="16"/>
        </w:rPr>
        <w:tab/>
      </w:r>
      <w:r w:rsidR="00C56233" w:rsidRPr="00C56233">
        <w:rPr>
          <w:rFonts w:ascii="Open Sans" w:hAnsi="Open Sans" w:cs="Open Sans"/>
          <w:i/>
          <w:iCs/>
          <w:sz w:val="16"/>
          <w:szCs w:val="16"/>
        </w:rPr>
        <w:t>(</w:t>
      </w:r>
      <w:r w:rsidRPr="00C56233">
        <w:rPr>
          <w:rFonts w:ascii="Open Sans" w:hAnsi="Open Sans" w:cs="Open Sans"/>
          <w:i/>
          <w:iCs/>
          <w:sz w:val="16"/>
          <w:szCs w:val="16"/>
        </w:rPr>
        <w:t>Podpis osoby upoważnionej</w:t>
      </w:r>
      <w:r w:rsidRPr="00C56233">
        <w:rPr>
          <w:rFonts w:ascii="Open Sans" w:hAnsi="Open Sans" w:cs="Open Sans"/>
          <w:i/>
          <w:iCs/>
          <w:sz w:val="16"/>
          <w:szCs w:val="16"/>
        </w:rPr>
        <w:br/>
        <w:t>do podpisywania oferty</w:t>
      </w:r>
      <w:r w:rsidR="00C56233" w:rsidRPr="00C56233">
        <w:rPr>
          <w:rFonts w:ascii="Open Sans" w:hAnsi="Open Sans" w:cs="Open Sans"/>
          <w:i/>
          <w:iCs/>
          <w:sz w:val="16"/>
          <w:szCs w:val="16"/>
        </w:rPr>
        <w:t>)</w:t>
      </w:r>
    </w:p>
    <w:p w14:paraId="03D9F399" w14:textId="77777777" w:rsidR="003B55F9" w:rsidRDefault="003B55F9" w:rsidP="00E37C04">
      <w:pPr>
        <w:spacing w:after="120"/>
        <w:ind w:left="4678" w:hanging="3827"/>
        <w:contextualSpacing/>
        <w:rPr>
          <w:rFonts w:ascii="Open Sans" w:hAnsi="Open Sans" w:cs="Open Sans"/>
          <w:sz w:val="20"/>
          <w:szCs w:val="20"/>
        </w:rPr>
      </w:pPr>
    </w:p>
    <w:p w14:paraId="7D956BCC" w14:textId="77777777" w:rsidR="003B55F9" w:rsidRDefault="003B55F9" w:rsidP="00E37C04">
      <w:pPr>
        <w:spacing w:after="120"/>
        <w:ind w:left="4678" w:hanging="3827"/>
        <w:contextualSpacing/>
        <w:rPr>
          <w:rFonts w:ascii="Open Sans" w:hAnsi="Open Sans" w:cs="Open Sans"/>
          <w:sz w:val="20"/>
          <w:szCs w:val="20"/>
        </w:rPr>
      </w:pPr>
    </w:p>
    <w:p w14:paraId="3078C0C8" w14:textId="77777777" w:rsidR="003B55F9" w:rsidRDefault="003B55F9" w:rsidP="00E37C04">
      <w:pPr>
        <w:spacing w:after="120"/>
        <w:ind w:left="4678" w:hanging="3827"/>
        <w:contextualSpacing/>
        <w:rPr>
          <w:rFonts w:ascii="Open Sans" w:hAnsi="Open Sans" w:cs="Open Sans"/>
          <w:sz w:val="20"/>
          <w:szCs w:val="20"/>
        </w:rPr>
      </w:pPr>
    </w:p>
    <w:p w14:paraId="44AEBA41" w14:textId="77777777" w:rsidR="003B55F9" w:rsidRDefault="003B55F9" w:rsidP="00E37C04">
      <w:pPr>
        <w:spacing w:after="120"/>
        <w:ind w:left="4678" w:hanging="3827"/>
        <w:contextualSpacing/>
        <w:rPr>
          <w:rFonts w:ascii="Open Sans" w:hAnsi="Open Sans" w:cs="Open Sans"/>
          <w:sz w:val="20"/>
          <w:szCs w:val="20"/>
        </w:rPr>
      </w:pPr>
    </w:p>
    <w:p w14:paraId="3C593653" w14:textId="77777777" w:rsidR="003B55F9" w:rsidRDefault="003B55F9" w:rsidP="003B55F9">
      <w:pPr>
        <w:spacing w:after="120"/>
        <w:ind w:left="4678" w:hanging="4394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Załączniki:</w:t>
      </w:r>
    </w:p>
    <w:p w14:paraId="4585F03C" w14:textId="77777777" w:rsidR="003B55F9" w:rsidRPr="005B45D2" w:rsidRDefault="003B55F9" w:rsidP="00180C99">
      <w:pPr>
        <w:pStyle w:val="Akapitzlist"/>
        <w:numPr>
          <w:ilvl w:val="2"/>
          <w:numId w:val="8"/>
        </w:numPr>
        <w:tabs>
          <w:tab w:val="clear" w:pos="2160"/>
        </w:tabs>
        <w:spacing w:after="120"/>
        <w:ind w:left="709" w:hanging="283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Pełnomocnictwo </w:t>
      </w:r>
      <w:r w:rsidRPr="00C56233">
        <w:rPr>
          <w:rFonts w:ascii="Open Sans" w:hAnsi="Open Sans" w:cs="Open Sans"/>
          <w:i/>
          <w:iCs/>
          <w:sz w:val="16"/>
          <w:szCs w:val="16"/>
        </w:rPr>
        <w:t>(jeżeli dotyczy)</w:t>
      </w:r>
    </w:p>
    <w:p w14:paraId="00786AB8" w14:textId="77777777" w:rsidR="003B55F9" w:rsidRPr="005B45D2" w:rsidRDefault="003B55F9" w:rsidP="003B55F9">
      <w:pPr>
        <w:spacing w:after="120"/>
        <w:ind w:left="4678" w:hanging="4678"/>
        <w:contextualSpacing/>
        <w:rPr>
          <w:rFonts w:ascii="Open Sans" w:hAnsi="Open Sans" w:cs="Open Sans"/>
          <w:sz w:val="20"/>
          <w:szCs w:val="20"/>
        </w:rPr>
      </w:pPr>
    </w:p>
    <w:sectPr w:rsidR="003B55F9" w:rsidRPr="005B45D2" w:rsidSect="00AE29CF">
      <w:headerReference w:type="default" r:id="rId11"/>
      <w:footerReference w:type="default" r:id="rId12"/>
      <w:pgSz w:w="11906" w:h="16838"/>
      <w:pgMar w:top="993" w:right="1417" w:bottom="1417" w:left="1417" w:header="708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FFA4A" w14:textId="77777777" w:rsidR="005E755C" w:rsidRDefault="005E755C">
      <w:pPr>
        <w:spacing w:after="0" w:line="240" w:lineRule="auto"/>
      </w:pPr>
      <w:r>
        <w:separator/>
      </w:r>
    </w:p>
  </w:endnote>
  <w:endnote w:type="continuationSeparator" w:id="0">
    <w:p w14:paraId="1FF78881" w14:textId="77777777" w:rsidR="005E755C" w:rsidRDefault="005E7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D9ABC" w14:textId="77777777" w:rsidR="00923539" w:rsidRDefault="00923539" w:rsidP="00B01088">
    <w:pPr>
      <w:spacing w:after="0" w:line="360" w:lineRule="auto"/>
      <w:ind w:left="-142"/>
      <w:rPr>
        <w:rFonts w:ascii="Open Sans" w:hAnsi="Open Sans" w:cs="Open Sans"/>
        <w:b/>
        <w:bCs/>
        <w:color w:val="575756"/>
        <w:sz w:val="14"/>
        <w:szCs w:val="14"/>
      </w:rPr>
    </w:pPr>
    <w:r w:rsidRPr="00923539">
      <w:rPr>
        <w:rFonts w:ascii="Open Sans" w:hAnsi="Open Sans" w:cs="Open Sans"/>
        <w:b/>
        <w:bCs/>
        <w:noProof/>
        <w:color w:val="575756"/>
        <w:sz w:val="14"/>
        <w:szCs w:val="14"/>
      </w:rPr>
      <w:drawing>
        <wp:inline distT="0" distB="0" distL="0" distR="0" wp14:anchorId="33E7F118" wp14:editId="6418F331">
          <wp:extent cx="5969682" cy="127000"/>
          <wp:effectExtent l="0" t="0" r="0" b="6350"/>
          <wp:docPr id="2040231369" name="Obraz 2040231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25168" cy="1643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260CAA" w14:textId="77777777" w:rsidR="00963C28" w:rsidRPr="00A83255" w:rsidRDefault="00365B3F" w:rsidP="00B01088">
    <w:pPr>
      <w:spacing w:after="0" w:line="360" w:lineRule="auto"/>
      <w:ind w:left="-56"/>
      <w:rPr>
        <w:rFonts w:ascii="Open Sans" w:hAnsi="Open Sans" w:cs="Open Sans"/>
        <w:sz w:val="20"/>
        <w:szCs w:val="20"/>
      </w:rPr>
    </w:pPr>
    <w:r w:rsidRPr="00A83255">
      <w:rPr>
        <w:rFonts w:ascii="Open Sans" w:hAnsi="Open Sans" w:cs="Open Sans"/>
        <w:b/>
        <w:bCs/>
        <w:color w:val="575756"/>
        <w:sz w:val="14"/>
        <w:szCs w:val="14"/>
      </w:rPr>
      <w:t>Gdański Zarząd Zieleni</w:t>
    </w:r>
    <w:r w:rsidRPr="00A83255">
      <w:rPr>
        <w:rFonts w:ascii="Open Sans" w:hAnsi="Open Sans" w:cs="Open Sans"/>
        <w:color w:val="575756"/>
        <w:sz w:val="14"/>
        <w:szCs w:val="14"/>
      </w:rPr>
      <w:t xml:space="preserve"> | </w:t>
    </w:r>
    <w:r w:rsidR="00923539">
      <w:rPr>
        <w:rFonts w:ascii="Open Sans" w:hAnsi="Open Sans" w:cs="Open Sans"/>
        <w:color w:val="575756"/>
        <w:sz w:val="14"/>
        <w:szCs w:val="14"/>
      </w:rPr>
      <w:t>Al. Grunwaldzka 103A</w:t>
    </w:r>
    <w:r w:rsidRPr="00A83255">
      <w:rPr>
        <w:rFonts w:ascii="Open Sans" w:hAnsi="Open Sans" w:cs="Open Sans"/>
        <w:color w:val="575756"/>
        <w:sz w:val="14"/>
        <w:szCs w:val="14"/>
      </w:rPr>
      <w:t xml:space="preserve"> | 80-2</w:t>
    </w:r>
    <w:r w:rsidR="00923539">
      <w:rPr>
        <w:rFonts w:ascii="Open Sans" w:hAnsi="Open Sans" w:cs="Open Sans"/>
        <w:color w:val="575756"/>
        <w:sz w:val="14"/>
        <w:szCs w:val="14"/>
      </w:rPr>
      <w:t>4</w:t>
    </w:r>
    <w:r w:rsidRPr="00A83255">
      <w:rPr>
        <w:rFonts w:ascii="Open Sans" w:hAnsi="Open Sans" w:cs="Open Sans"/>
        <w:color w:val="575756"/>
        <w:sz w:val="14"/>
        <w:szCs w:val="14"/>
      </w:rPr>
      <w:t>4 Gdańsk</w:t>
    </w:r>
  </w:p>
  <w:p w14:paraId="00C0C4F5" w14:textId="77777777" w:rsidR="00963C28" w:rsidRPr="00A83255" w:rsidRDefault="00365B3F" w:rsidP="00B01088">
    <w:pPr>
      <w:spacing w:after="0" w:line="360" w:lineRule="auto"/>
      <w:ind w:left="-56"/>
      <w:rPr>
        <w:rFonts w:ascii="Open Sans" w:hAnsi="Open Sans" w:cs="Open Sans"/>
      </w:rPr>
    </w:pPr>
    <w:r w:rsidRPr="00A83255">
      <w:rPr>
        <w:rFonts w:ascii="Open Sans" w:hAnsi="Open Sans" w:cs="Open Sans"/>
        <w:color w:val="575756"/>
        <w:sz w:val="14"/>
        <w:szCs w:val="14"/>
      </w:rPr>
      <w:t xml:space="preserve">tel. </w:t>
    </w:r>
    <w:r w:rsidR="00923539" w:rsidRPr="00923539">
      <w:rPr>
        <w:rFonts w:ascii="Open Sans" w:hAnsi="Open Sans" w:cs="Open Sans"/>
        <w:color w:val="575756"/>
        <w:sz w:val="14"/>
        <w:szCs w:val="14"/>
      </w:rPr>
      <w:t>BOK  516 378 010</w:t>
    </w:r>
    <w:r w:rsidRPr="00A83255">
      <w:rPr>
        <w:rFonts w:ascii="Open Sans" w:hAnsi="Open Sans" w:cs="Open Sans"/>
        <w:color w:val="575756"/>
        <w:sz w:val="14"/>
        <w:szCs w:val="14"/>
      </w:rPr>
      <w:t>| gzz@gdansk.gda.pl | www.gzz.gda.pl</w:t>
    </w:r>
  </w:p>
  <w:p w14:paraId="7E508D64" w14:textId="77777777" w:rsidR="00963C28" w:rsidRPr="00A83255" w:rsidRDefault="00963C28">
    <w:pPr>
      <w:pStyle w:val="Stopka"/>
      <w:rPr>
        <w:rFonts w:ascii="Open Sans" w:hAnsi="Open Sans" w:cs="Open Sans"/>
      </w:rPr>
    </w:pPr>
  </w:p>
  <w:p w14:paraId="734D43D7" w14:textId="77777777" w:rsidR="00963C28" w:rsidRPr="00A83255" w:rsidRDefault="00963C28">
    <w:pPr>
      <w:pStyle w:val="Stopka"/>
      <w:rPr>
        <w:rFonts w:ascii="Open Sans" w:hAnsi="Open Sans" w:cs="Open San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B234D" w14:textId="77777777" w:rsidR="005E755C" w:rsidRDefault="005E755C">
      <w:pPr>
        <w:spacing w:after="0" w:line="240" w:lineRule="auto"/>
      </w:pPr>
      <w:r>
        <w:separator/>
      </w:r>
    </w:p>
  </w:footnote>
  <w:footnote w:type="continuationSeparator" w:id="0">
    <w:p w14:paraId="1DCB9CC2" w14:textId="77777777" w:rsidR="005E755C" w:rsidRDefault="005E7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0C3B7" w14:textId="407E7B61" w:rsidR="00BF2204" w:rsidRPr="006973E6" w:rsidRDefault="006245D3" w:rsidP="00BF2204">
    <w:pPr>
      <w:spacing w:after="120"/>
      <w:contextualSpacing/>
      <w:rPr>
        <w:rFonts w:ascii="Open Sans" w:hAnsi="Open Sans" w:cs="Open Sans"/>
        <w:sz w:val="20"/>
        <w:szCs w:val="20"/>
      </w:rPr>
    </w:pPr>
    <w:r>
      <w:rPr>
        <w:rFonts w:ascii="Open Sans" w:hAnsi="Open Sans" w:cs="Open Sans"/>
        <w:sz w:val="20"/>
        <w:szCs w:val="20"/>
      </w:rPr>
      <w:t>Sygn. akt</w:t>
    </w:r>
    <w:r w:rsidR="00BF2204" w:rsidRPr="006973E6">
      <w:rPr>
        <w:rFonts w:ascii="Open Sans" w:hAnsi="Open Sans" w:cs="Open Sans"/>
        <w:sz w:val="20"/>
        <w:szCs w:val="20"/>
      </w:rPr>
      <w:t xml:space="preserve"> KZ.</w:t>
    </w:r>
    <w:r w:rsidR="00266A43">
      <w:rPr>
        <w:rFonts w:ascii="Open Sans" w:hAnsi="Open Sans" w:cs="Open Sans"/>
        <w:sz w:val="20"/>
        <w:szCs w:val="20"/>
      </w:rPr>
      <w:t>17</w:t>
    </w:r>
    <w:r w:rsidR="00BF2204">
      <w:rPr>
        <w:rFonts w:ascii="Open Sans" w:hAnsi="Open Sans" w:cs="Open Sans"/>
        <w:sz w:val="20"/>
        <w:szCs w:val="20"/>
      </w:rPr>
      <w:t>.</w:t>
    </w:r>
    <w:r w:rsidR="00BF2204" w:rsidRPr="006973E6">
      <w:rPr>
        <w:rFonts w:ascii="Open Sans" w:hAnsi="Open Sans" w:cs="Open Sans"/>
        <w:sz w:val="20"/>
        <w:szCs w:val="20"/>
      </w:rPr>
      <w:t>2026.</w:t>
    </w:r>
    <w:r w:rsidR="00BF2204">
      <w:rPr>
        <w:rFonts w:ascii="Open Sans" w:hAnsi="Open Sans" w:cs="Open Sans"/>
        <w:sz w:val="20"/>
        <w:szCs w:val="20"/>
      </w:rPr>
      <w:t>MJ</w:t>
    </w:r>
    <w:r w:rsidR="00FE437D">
      <w:rPr>
        <w:rFonts w:ascii="Open Sans" w:hAnsi="Open Sans" w:cs="Open Sans"/>
        <w:sz w:val="20"/>
        <w:szCs w:val="20"/>
      </w:rPr>
      <w:tab/>
    </w:r>
    <w:r w:rsidR="00FE437D">
      <w:rPr>
        <w:rFonts w:ascii="Open Sans" w:hAnsi="Open Sans" w:cs="Open Sans"/>
        <w:sz w:val="20"/>
        <w:szCs w:val="20"/>
      </w:rPr>
      <w:tab/>
    </w:r>
    <w:r w:rsidR="00FE437D">
      <w:rPr>
        <w:rFonts w:ascii="Open Sans" w:hAnsi="Open Sans" w:cs="Open Sans"/>
        <w:sz w:val="20"/>
        <w:szCs w:val="20"/>
      </w:rPr>
      <w:tab/>
    </w:r>
    <w:r w:rsidR="00FE437D">
      <w:rPr>
        <w:rFonts w:ascii="Open Sans" w:hAnsi="Open Sans" w:cs="Open Sans"/>
        <w:sz w:val="20"/>
        <w:szCs w:val="20"/>
      </w:rPr>
      <w:tab/>
    </w:r>
    <w:r w:rsidR="00FE437D">
      <w:rPr>
        <w:rFonts w:ascii="Open Sans" w:hAnsi="Open Sans" w:cs="Open Sans"/>
        <w:sz w:val="20"/>
        <w:szCs w:val="20"/>
      </w:rPr>
      <w:tab/>
    </w:r>
    <w:r w:rsidR="00FE437D">
      <w:rPr>
        <w:rFonts w:ascii="Open Sans" w:hAnsi="Open Sans" w:cs="Open Sans"/>
        <w:sz w:val="20"/>
        <w:szCs w:val="20"/>
      </w:rPr>
      <w:tab/>
    </w:r>
    <w:r w:rsidR="00FE437D">
      <w:rPr>
        <w:rFonts w:ascii="Open Sans" w:hAnsi="Open Sans" w:cs="Open Sans"/>
        <w:sz w:val="20"/>
        <w:szCs w:val="20"/>
      </w:rPr>
      <w:tab/>
    </w:r>
    <w:r w:rsidR="00FE437D">
      <w:rPr>
        <w:rFonts w:ascii="Open Sans" w:hAnsi="Open Sans" w:cs="Open Sans"/>
        <w:sz w:val="20"/>
        <w:szCs w:val="20"/>
      </w:rPr>
      <w:tab/>
    </w:r>
    <w:r w:rsidR="00BF2204" w:rsidRPr="006973E6">
      <w:rPr>
        <w:rFonts w:ascii="Open Sans" w:hAnsi="Open Sans" w:cs="Open Sans"/>
        <w:sz w:val="20"/>
        <w:szCs w:val="20"/>
      </w:rPr>
      <w:t>Załącznik nr 1</w:t>
    </w:r>
  </w:p>
  <w:p w14:paraId="7C0A7192" w14:textId="77777777" w:rsidR="00BF2204" w:rsidRDefault="00BF22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32A3"/>
    <w:multiLevelType w:val="hybridMultilevel"/>
    <w:tmpl w:val="3D4A90F8"/>
    <w:lvl w:ilvl="0" w:tplc="5E38E8CC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777183B"/>
    <w:multiLevelType w:val="hybridMultilevel"/>
    <w:tmpl w:val="A72A636C"/>
    <w:lvl w:ilvl="0" w:tplc="865E2A28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C08404B"/>
    <w:multiLevelType w:val="hybridMultilevel"/>
    <w:tmpl w:val="2ADA5334"/>
    <w:lvl w:ilvl="0" w:tplc="5824D4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073BB"/>
    <w:multiLevelType w:val="hybridMultilevel"/>
    <w:tmpl w:val="F84C2838"/>
    <w:lvl w:ilvl="0" w:tplc="497ED56A">
      <w:start w:val="1"/>
      <w:numFmt w:val="decimal"/>
      <w:lvlText w:val="%1)"/>
      <w:lvlJc w:val="left"/>
      <w:pPr>
        <w:ind w:left="136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17991055"/>
    <w:multiLevelType w:val="hybridMultilevel"/>
    <w:tmpl w:val="97F2CD22"/>
    <w:lvl w:ilvl="0" w:tplc="F78091D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23634C9"/>
    <w:multiLevelType w:val="hybridMultilevel"/>
    <w:tmpl w:val="3D74F8E8"/>
    <w:lvl w:ilvl="0" w:tplc="9A32D646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6559F"/>
    <w:multiLevelType w:val="hybridMultilevel"/>
    <w:tmpl w:val="8AFE96BA"/>
    <w:lvl w:ilvl="0" w:tplc="6C9C06D6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BBC7B3F"/>
    <w:multiLevelType w:val="multilevel"/>
    <w:tmpl w:val="CF0A3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81586A"/>
    <w:multiLevelType w:val="hybridMultilevel"/>
    <w:tmpl w:val="4DAAE97C"/>
    <w:lvl w:ilvl="0" w:tplc="E7264FC4">
      <w:start w:val="1"/>
      <w:numFmt w:val="decimal"/>
      <w:lvlText w:val="%1)"/>
      <w:lvlJc w:val="left"/>
      <w:pPr>
        <w:ind w:left="172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33F73816"/>
    <w:multiLevelType w:val="hybridMultilevel"/>
    <w:tmpl w:val="6B3C5D88"/>
    <w:lvl w:ilvl="0" w:tplc="B7FAAB3E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057EEF"/>
    <w:multiLevelType w:val="hybridMultilevel"/>
    <w:tmpl w:val="2E585A62"/>
    <w:lvl w:ilvl="0" w:tplc="ED989DE0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1EC4B57"/>
    <w:multiLevelType w:val="hybridMultilevel"/>
    <w:tmpl w:val="9A8EDD82"/>
    <w:lvl w:ilvl="0" w:tplc="8DBE37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6005C3"/>
    <w:multiLevelType w:val="hybridMultilevel"/>
    <w:tmpl w:val="93CEA926"/>
    <w:lvl w:ilvl="0" w:tplc="427CEE94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2FA1365"/>
    <w:multiLevelType w:val="hybridMultilevel"/>
    <w:tmpl w:val="C6C6564E"/>
    <w:lvl w:ilvl="0" w:tplc="53EAC3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Open Sans" w:hAnsi="Open Sans" w:cs="Open Sans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A2803A1"/>
    <w:multiLevelType w:val="hybridMultilevel"/>
    <w:tmpl w:val="ACBAD3A4"/>
    <w:lvl w:ilvl="0" w:tplc="CF2A3032">
      <w:start w:val="1"/>
      <w:numFmt w:val="bullet"/>
      <w:lvlText w:val="‒"/>
      <w:lvlJc w:val="left"/>
      <w:pPr>
        <w:ind w:left="136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5" w15:restartNumberingAfterBreak="0">
    <w:nsid w:val="5B5C22BC"/>
    <w:multiLevelType w:val="hybridMultilevel"/>
    <w:tmpl w:val="04EAF288"/>
    <w:lvl w:ilvl="0" w:tplc="FFFFFFFF">
      <w:start w:val="1"/>
      <w:numFmt w:val="lowerLetter"/>
      <w:lvlText w:val="%1)"/>
      <w:lvlJc w:val="left"/>
      <w:pPr>
        <w:ind w:left="1764" w:hanging="360"/>
      </w:pPr>
    </w:lvl>
    <w:lvl w:ilvl="1" w:tplc="FFFFFFFF" w:tentative="1">
      <w:start w:val="1"/>
      <w:numFmt w:val="lowerLetter"/>
      <w:lvlText w:val="%2."/>
      <w:lvlJc w:val="left"/>
      <w:pPr>
        <w:ind w:left="2484" w:hanging="360"/>
      </w:pPr>
    </w:lvl>
    <w:lvl w:ilvl="2" w:tplc="FFFFFFFF" w:tentative="1">
      <w:start w:val="1"/>
      <w:numFmt w:val="lowerRoman"/>
      <w:lvlText w:val="%3."/>
      <w:lvlJc w:val="right"/>
      <w:pPr>
        <w:ind w:left="3204" w:hanging="180"/>
      </w:pPr>
    </w:lvl>
    <w:lvl w:ilvl="3" w:tplc="FFFFFFFF" w:tentative="1">
      <w:start w:val="1"/>
      <w:numFmt w:val="decimal"/>
      <w:lvlText w:val="%4."/>
      <w:lvlJc w:val="left"/>
      <w:pPr>
        <w:ind w:left="3924" w:hanging="360"/>
      </w:pPr>
    </w:lvl>
    <w:lvl w:ilvl="4" w:tplc="FFFFFFFF" w:tentative="1">
      <w:start w:val="1"/>
      <w:numFmt w:val="lowerLetter"/>
      <w:lvlText w:val="%5."/>
      <w:lvlJc w:val="left"/>
      <w:pPr>
        <w:ind w:left="4644" w:hanging="360"/>
      </w:pPr>
    </w:lvl>
    <w:lvl w:ilvl="5" w:tplc="FFFFFFFF" w:tentative="1">
      <w:start w:val="1"/>
      <w:numFmt w:val="lowerRoman"/>
      <w:lvlText w:val="%6."/>
      <w:lvlJc w:val="right"/>
      <w:pPr>
        <w:ind w:left="5364" w:hanging="180"/>
      </w:pPr>
    </w:lvl>
    <w:lvl w:ilvl="6" w:tplc="FFFFFFFF" w:tentative="1">
      <w:start w:val="1"/>
      <w:numFmt w:val="decimal"/>
      <w:lvlText w:val="%7."/>
      <w:lvlJc w:val="left"/>
      <w:pPr>
        <w:ind w:left="6084" w:hanging="360"/>
      </w:pPr>
    </w:lvl>
    <w:lvl w:ilvl="7" w:tplc="FFFFFFFF" w:tentative="1">
      <w:start w:val="1"/>
      <w:numFmt w:val="lowerLetter"/>
      <w:lvlText w:val="%8."/>
      <w:lvlJc w:val="left"/>
      <w:pPr>
        <w:ind w:left="6804" w:hanging="360"/>
      </w:pPr>
    </w:lvl>
    <w:lvl w:ilvl="8" w:tplc="FFFFFFFF" w:tentative="1">
      <w:start w:val="1"/>
      <w:numFmt w:val="lowerRoman"/>
      <w:lvlText w:val="%9."/>
      <w:lvlJc w:val="right"/>
      <w:pPr>
        <w:ind w:left="7524" w:hanging="180"/>
      </w:pPr>
    </w:lvl>
  </w:abstractNum>
  <w:abstractNum w:abstractNumId="16" w15:restartNumberingAfterBreak="0">
    <w:nsid w:val="6386469F"/>
    <w:multiLevelType w:val="hybridMultilevel"/>
    <w:tmpl w:val="FC7A6F40"/>
    <w:lvl w:ilvl="0" w:tplc="3F2CE29E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D44EA"/>
    <w:multiLevelType w:val="hybridMultilevel"/>
    <w:tmpl w:val="FB801EE2"/>
    <w:lvl w:ilvl="0" w:tplc="9880F466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7151A7"/>
    <w:multiLevelType w:val="hybridMultilevel"/>
    <w:tmpl w:val="0A7446FA"/>
    <w:lvl w:ilvl="0" w:tplc="BC348926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3FF41BD"/>
    <w:multiLevelType w:val="hybridMultilevel"/>
    <w:tmpl w:val="74AC45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270319">
    <w:abstractNumId w:val="10"/>
  </w:num>
  <w:num w:numId="2" w16cid:durableId="949551558">
    <w:abstractNumId w:val="0"/>
  </w:num>
  <w:num w:numId="3" w16cid:durableId="1305965345">
    <w:abstractNumId w:val="8"/>
  </w:num>
  <w:num w:numId="4" w16cid:durableId="1988318495">
    <w:abstractNumId w:val="12"/>
  </w:num>
  <w:num w:numId="5" w16cid:durableId="1866672100">
    <w:abstractNumId w:val="18"/>
  </w:num>
  <w:num w:numId="6" w16cid:durableId="875849445">
    <w:abstractNumId w:val="16"/>
  </w:num>
  <w:num w:numId="7" w16cid:durableId="1880974086">
    <w:abstractNumId w:val="19"/>
  </w:num>
  <w:num w:numId="8" w16cid:durableId="1277760640">
    <w:abstractNumId w:val="7"/>
  </w:num>
  <w:num w:numId="9" w16cid:durableId="14505835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3850795">
    <w:abstractNumId w:val="11"/>
  </w:num>
  <w:num w:numId="11" w16cid:durableId="2011322935">
    <w:abstractNumId w:val="9"/>
  </w:num>
  <w:num w:numId="12" w16cid:durableId="251282999">
    <w:abstractNumId w:val="6"/>
  </w:num>
  <w:num w:numId="13" w16cid:durableId="1632436561">
    <w:abstractNumId w:val="4"/>
  </w:num>
  <w:num w:numId="14" w16cid:durableId="471868821">
    <w:abstractNumId w:val="15"/>
  </w:num>
  <w:num w:numId="15" w16cid:durableId="169562053">
    <w:abstractNumId w:val="2"/>
  </w:num>
  <w:num w:numId="16" w16cid:durableId="1326741243">
    <w:abstractNumId w:val="1"/>
  </w:num>
  <w:num w:numId="17" w16cid:durableId="1050425947">
    <w:abstractNumId w:val="17"/>
  </w:num>
  <w:num w:numId="18" w16cid:durableId="1715155801">
    <w:abstractNumId w:val="5"/>
  </w:num>
  <w:num w:numId="19" w16cid:durableId="946037966">
    <w:abstractNumId w:val="3"/>
  </w:num>
  <w:num w:numId="20" w16cid:durableId="786658403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51C"/>
    <w:rsid w:val="000027D3"/>
    <w:rsid w:val="00002D44"/>
    <w:rsid w:val="00006463"/>
    <w:rsid w:val="00013387"/>
    <w:rsid w:val="00025B0A"/>
    <w:rsid w:val="00027916"/>
    <w:rsid w:val="00031491"/>
    <w:rsid w:val="00031E2F"/>
    <w:rsid w:val="00033CF1"/>
    <w:rsid w:val="0003418E"/>
    <w:rsid w:val="00037440"/>
    <w:rsid w:val="00040E66"/>
    <w:rsid w:val="0004158C"/>
    <w:rsid w:val="0004160E"/>
    <w:rsid w:val="000442AE"/>
    <w:rsid w:val="0004474F"/>
    <w:rsid w:val="00045D82"/>
    <w:rsid w:val="00046F65"/>
    <w:rsid w:val="00047E5B"/>
    <w:rsid w:val="0005583E"/>
    <w:rsid w:val="000569BD"/>
    <w:rsid w:val="00062CC7"/>
    <w:rsid w:val="00065561"/>
    <w:rsid w:val="00066409"/>
    <w:rsid w:val="000723C3"/>
    <w:rsid w:val="00072A0F"/>
    <w:rsid w:val="00074B4F"/>
    <w:rsid w:val="0009037F"/>
    <w:rsid w:val="00093FD5"/>
    <w:rsid w:val="000A3CD0"/>
    <w:rsid w:val="000B05BB"/>
    <w:rsid w:val="000B4029"/>
    <w:rsid w:val="000B41A5"/>
    <w:rsid w:val="000D2083"/>
    <w:rsid w:val="000D3A87"/>
    <w:rsid w:val="000D6D77"/>
    <w:rsid w:val="000E2CE7"/>
    <w:rsid w:val="000E461C"/>
    <w:rsid w:val="000F79DB"/>
    <w:rsid w:val="0010054A"/>
    <w:rsid w:val="00101C0C"/>
    <w:rsid w:val="00102280"/>
    <w:rsid w:val="00112AF2"/>
    <w:rsid w:val="00117657"/>
    <w:rsid w:val="00121DCA"/>
    <w:rsid w:val="00122653"/>
    <w:rsid w:val="00123875"/>
    <w:rsid w:val="001239AD"/>
    <w:rsid w:val="0012657F"/>
    <w:rsid w:val="001270C8"/>
    <w:rsid w:val="001304AD"/>
    <w:rsid w:val="00133E53"/>
    <w:rsid w:val="0014278D"/>
    <w:rsid w:val="0015031B"/>
    <w:rsid w:val="00155B70"/>
    <w:rsid w:val="00166471"/>
    <w:rsid w:val="00174FEB"/>
    <w:rsid w:val="00180C99"/>
    <w:rsid w:val="0018319A"/>
    <w:rsid w:val="00185E41"/>
    <w:rsid w:val="001905D1"/>
    <w:rsid w:val="0019084A"/>
    <w:rsid w:val="0019788C"/>
    <w:rsid w:val="00197F1B"/>
    <w:rsid w:val="001A038A"/>
    <w:rsid w:val="001A03A5"/>
    <w:rsid w:val="001A2C15"/>
    <w:rsid w:val="001B06CF"/>
    <w:rsid w:val="001B390E"/>
    <w:rsid w:val="001D266A"/>
    <w:rsid w:val="001D45FF"/>
    <w:rsid w:val="001D505A"/>
    <w:rsid w:val="001E1813"/>
    <w:rsid w:val="001E1947"/>
    <w:rsid w:val="001E2322"/>
    <w:rsid w:val="001E2B6E"/>
    <w:rsid w:val="001E33F9"/>
    <w:rsid w:val="001F0A10"/>
    <w:rsid w:val="001F44A3"/>
    <w:rsid w:val="002039B5"/>
    <w:rsid w:val="00205A92"/>
    <w:rsid w:val="002158F0"/>
    <w:rsid w:val="00216DA2"/>
    <w:rsid w:val="002200A6"/>
    <w:rsid w:val="00222AA1"/>
    <w:rsid w:val="0022483C"/>
    <w:rsid w:val="002330D9"/>
    <w:rsid w:val="0023412D"/>
    <w:rsid w:val="0023780F"/>
    <w:rsid w:val="002414B6"/>
    <w:rsid w:val="00247360"/>
    <w:rsid w:val="002503F9"/>
    <w:rsid w:val="0025075A"/>
    <w:rsid w:val="00253744"/>
    <w:rsid w:val="002624B6"/>
    <w:rsid w:val="00265B53"/>
    <w:rsid w:val="00266A43"/>
    <w:rsid w:val="0026794E"/>
    <w:rsid w:val="00267B7D"/>
    <w:rsid w:val="00267F5E"/>
    <w:rsid w:val="002715E8"/>
    <w:rsid w:val="002762E6"/>
    <w:rsid w:val="002805C3"/>
    <w:rsid w:val="002808FE"/>
    <w:rsid w:val="002837F8"/>
    <w:rsid w:val="0028558A"/>
    <w:rsid w:val="00295D16"/>
    <w:rsid w:val="002A2BB0"/>
    <w:rsid w:val="002B12B4"/>
    <w:rsid w:val="002B38D9"/>
    <w:rsid w:val="002B3BA6"/>
    <w:rsid w:val="002B47D4"/>
    <w:rsid w:val="002B69A1"/>
    <w:rsid w:val="002C709D"/>
    <w:rsid w:val="002D2DC6"/>
    <w:rsid w:val="002D4FD9"/>
    <w:rsid w:val="002E0875"/>
    <w:rsid w:val="002F0753"/>
    <w:rsid w:val="002F080F"/>
    <w:rsid w:val="002F150F"/>
    <w:rsid w:val="002F4C6D"/>
    <w:rsid w:val="002F5A04"/>
    <w:rsid w:val="00300DF1"/>
    <w:rsid w:val="00301073"/>
    <w:rsid w:val="003270BF"/>
    <w:rsid w:val="003302F9"/>
    <w:rsid w:val="00334FE8"/>
    <w:rsid w:val="00340E56"/>
    <w:rsid w:val="0034164B"/>
    <w:rsid w:val="003429CA"/>
    <w:rsid w:val="00353453"/>
    <w:rsid w:val="00354A51"/>
    <w:rsid w:val="0036088D"/>
    <w:rsid w:val="00363E7E"/>
    <w:rsid w:val="0036585F"/>
    <w:rsid w:val="00365B3F"/>
    <w:rsid w:val="003716AB"/>
    <w:rsid w:val="00371C22"/>
    <w:rsid w:val="003810C2"/>
    <w:rsid w:val="003852F8"/>
    <w:rsid w:val="003854F7"/>
    <w:rsid w:val="003864D5"/>
    <w:rsid w:val="00392710"/>
    <w:rsid w:val="003961C0"/>
    <w:rsid w:val="003A1AC8"/>
    <w:rsid w:val="003A3A2C"/>
    <w:rsid w:val="003A47F0"/>
    <w:rsid w:val="003A665D"/>
    <w:rsid w:val="003B2B87"/>
    <w:rsid w:val="003B37DB"/>
    <w:rsid w:val="003B55F9"/>
    <w:rsid w:val="003B7FAF"/>
    <w:rsid w:val="003C051C"/>
    <w:rsid w:val="003C3722"/>
    <w:rsid w:val="003D2074"/>
    <w:rsid w:val="003E26D7"/>
    <w:rsid w:val="003E3949"/>
    <w:rsid w:val="003E6F4F"/>
    <w:rsid w:val="003F0827"/>
    <w:rsid w:val="003F1EE7"/>
    <w:rsid w:val="003F2388"/>
    <w:rsid w:val="003F36E3"/>
    <w:rsid w:val="003F615A"/>
    <w:rsid w:val="00404543"/>
    <w:rsid w:val="00407F47"/>
    <w:rsid w:val="004129CE"/>
    <w:rsid w:val="00416381"/>
    <w:rsid w:val="004179E6"/>
    <w:rsid w:val="004204FE"/>
    <w:rsid w:val="00421425"/>
    <w:rsid w:val="00432388"/>
    <w:rsid w:val="00432A7B"/>
    <w:rsid w:val="00446F2B"/>
    <w:rsid w:val="00452D23"/>
    <w:rsid w:val="00460E93"/>
    <w:rsid w:val="0046468F"/>
    <w:rsid w:val="0046582E"/>
    <w:rsid w:val="00471292"/>
    <w:rsid w:val="00483032"/>
    <w:rsid w:val="00492AB5"/>
    <w:rsid w:val="00493895"/>
    <w:rsid w:val="00494DE9"/>
    <w:rsid w:val="00497446"/>
    <w:rsid w:val="004A28DC"/>
    <w:rsid w:val="004A4801"/>
    <w:rsid w:val="004A6F0E"/>
    <w:rsid w:val="004B49CB"/>
    <w:rsid w:val="004B5F9F"/>
    <w:rsid w:val="004B6B29"/>
    <w:rsid w:val="004C4C70"/>
    <w:rsid w:val="004D138A"/>
    <w:rsid w:val="004D1BE9"/>
    <w:rsid w:val="004D606B"/>
    <w:rsid w:val="004D6683"/>
    <w:rsid w:val="004D6F00"/>
    <w:rsid w:val="004E423B"/>
    <w:rsid w:val="004E50EB"/>
    <w:rsid w:val="004F2E25"/>
    <w:rsid w:val="004F32E9"/>
    <w:rsid w:val="004F6043"/>
    <w:rsid w:val="004F6714"/>
    <w:rsid w:val="005030EE"/>
    <w:rsid w:val="005046DC"/>
    <w:rsid w:val="0050711F"/>
    <w:rsid w:val="005117DE"/>
    <w:rsid w:val="00524C67"/>
    <w:rsid w:val="00526121"/>
    <w:rsid w:val="00526255"/>
    <w:rsid w:val="005270F8"/>
    <w:rsid w:val="00530CC6"/>
    <w:rsid w:val="00532954"/>
    <w:rsid w:val="00532C62"/>
    <w:rsid w:val="0054565C"/>
    <w:rsid w:val="00546F6A"/>
    <w:rsid w:val="00547179"/>
    <w:rsid w:val="00550DAF"/>
    <w:rsid w:val="00554BDD"/>
    <w:rsid w:val="00557F11"/>
    <w:rsid w:val="005640A9"/>
    <w:rsid w:val="00571A54"/>
    <w:rsid w:val="00572D30"/>
    <w:rsid w:val="00573CF1"/>
    <w:rsid w:val="00590AB0"/>
    <w:rsid w:val="005913D8"/>
    <w:rsid w:val="00592CB8"/>
    <w:rsid w:val="005A7E97"/>
    <w:rsid w:val="005B2785"/>
    <w:rsid w:val="005B3252"/>
    <w:rsid w:val="005B45D2"/>
    <w:rsid w:val="005B7541"/>
    <w:rsid w:val="005B7589"/>
    <w:rsid w:val="005B7AC7"/>
    <w:rsid w:val="005C2B48"/>
    <w:rsid w:val="005C3B6C"/>
    <w:rsid w:val="005C48F7"/>
    <w:rsid w:val="005D0247"/>
    <w:rsid w:val="005D3BB1"/>
    <w:rsid w:val="005E1C6D"/>
    <w:rsid w:val="005E3EAA"/>
    <w:rsid w:val="005E4F2B"/>
    <w:rsid w:val="005E755C"/>
    <w:rsid w:val="006103D5"/>
    <w:rsid w:val="006115C3"/>
    <w:rsid w:val="00614545"/>
    <w:rsid w:val="006150F1"/>
    <w:rsid w:val="00620397"/>
    <w:rsid w:val="00623F06"/>
    <w:rsid w:val="006245D3"/>
    <w:rsid w:val="006271D2"/>
    <w:rsid w:val="0063489F"/>
    <w:rsid w:val="00641BFB"/>
    <w:rsid w:val="006425F8"/>
    <w:rsid w:val="00643B82"/>
    <w:rsid w:val="00647D1D"/>
    <w:rsid w:val="006503CB"/>
    <w:rsid w:val="0065485C"/>
    <w:rsid w:val="00655531"/>
    <w:rsid w:val="0065683B"/>
    <w:rsid w:val="0066203F"/>
    <w:rsid w:val="00683CF8"/>
    <w:rsid w:val="0069264A"/>
    <w:rsid w:val="00696DAF"/>
    <w:rsid w:val="006973E6"/>
    <w:rsid w:val="006A0F2A"/>
    <w:rsid w:val="006A19C1"/>
    <w:rsid w:val="006A47FE"/>
    <w:rsid w:val="006A6276"/>
    <w:rsid w:val="006A6EE5"/>
    <w:rsid w:val="006B0E11"/>
    <w:rsid w:val="006B128C"/>
    <w:rsid w:val="006C203D"/>
    <w:rsid w:val="006C4128"/>
    <w:rsid w:val="006C430E"/>
    <w:rsid w:val="006C5DDA"/>
    <w:rsid w:val="006D352C"/>
    <w:rsid w:val="006D436C"/>
    <w:rsid w:val="006D46D0"/>
    <w:rsid w:val="006D5E30"/>
    <w:rsid w:val="006D603D"/>
    <w:rsid w:val="006E1FED"/>
    <w:rsid w:val="006E2723"/>
    <w:rsid w:val="006E53DE"/>
    <w:rsid w:val="006E5E51"/>
    <w:rsid w:val="006F04D7"/>
    <w:rsid w:val="006F0CFD"/>
    <w:rsid w:val="006F28A3"/>
    <w:rsid w:val="006F4755"/>
    <w:rsid w:val="006F66A8"/>
    <w:rsid w:val="006F7853"/>
    <w:rsid w:val="00700369"/>
    <w:rsid w:val="00703F7E"/>
    <w:rsid w:val="0070472D"/>
    <w:rsid w:val="007059CA"/>
    <w:rsid w:val="00710977"/>
    <w:rsid w:val="007155C1"/>
    <w:rsid w:val="007168F0"/>
    <w:rsid w:val="0072146E"/>
    <w:rsid w:val="00722666"/>
    <w:rsid w:val="00725405"/>
    <w:rsid w:val="00726732"/>
    <w:rsid w:val="0073052A"/>
    <w:rsid w:val="00734468"/>
    <w:rsid w:val="0074153D"/>
    <w:rsid w:val="0074282B"/>
    <w:rsid w:val="00754A63"/>
    <w:rsid w:val="00754E8A"/>
    <w:rsid w:val="00755810"/>
    <w:rsid w:val="00755D01"/>
    <w:rsid w:val="00756FBA"/>
    <w:rsid w:val="007603C2"/>
    <w:rsid w:val="00770B11"/>
    <w:rsid w:val="00770F32"/>
    <w:rsid w:val="00772F9F"/>
    <w:rsid w:val="00780515"/>
    <w:rsid w:val="00780807"/>
    <w:rsid w:val="007817D5"/>
    <w:rsid w:val="00782CAC"/>
    <w:rsid w:val="00783888"/>
    <w:rsid w:val="00784816"/>
    <w:rsid w:val="007932E8"/>
    <w:rsid w:val="00795448"/>
    <w:rsid w:val="007975CC"/>
    <w:rsid w:val="007A0C6C"/>
    <w:rsid w:val="007A1173"/>
    <w:rsid w:val="007A19EA"/>
    <w:rsid w:val="007A6BE7"/>
    <w:rsid w:val="007B6EF3"/>
    <w:rsid w:val="007C0879"/>
    <w:rsid w:val="007C1CF9"/>
    <w:rsid w:val="007C6755"/>
    <w:rsid w:val="007D1423"/>
    <w:rsid w:val="007E2393"/>
    <w:rsid w:val="007E4D3F"/>
    <w:rsid w:val="007F61AB"/>
    <w:rsid w:val="007F7235"/>
    <w:rsid w:val="007F7BCF"/>
    <w:rsid w:val="00805034"/>
    <w:rsid w:val="00806218"/>
    <w:rsid w:val="00806EBB"/>
    <w:rsid w:val="00807C27"/>
    <w:rsid w:val="0081092E"/>
    <w:rsid w:val="00812DD6"/>
    <w:rsid w:val="008155EC"/>
    <w:rsid w:val="00816CDA"/>
    <w:rsid w:val="00820D87"/>
    <w:rsid w:val="008258C5"/>
    <w:rsid w:val="008322FD"/>
    <w:rsid w:val="00834F1E"/>
    <w:rsid w:val="008363D6"/>
    <w:rsid w:val="00841256"/>
    <w:rsid w:val="00844AC0"/>
    <w:rsid w:val="00844E6A"/>
    <w:rsid w:val="00846D22"/>
    <w:rsid w:val="00853568"/>
    <w:rsid w:val="008555A7"/>
    <w:rsid w:val="00863097"/>
    <w:rsid w:val="00864091"/>
    <w:rsid w:val="008647C0"/>
    <w:rsid w:val="00867702"/>
    <w:rsid w:val="00870D67"/>
    <w:rsid w:val="008721C8"/>
    <w:rsid w:val="0088302B"/>
    <w:rsid w:val="008914EA"/>
    <w:rsid w:val="008A2A7C"/>
    <w:rsid w:val="008A5A5A"/>
    <w:rsid w:val="008B0855"/>
    <w:rsid w:val="008C16DC"/>
    <w:rsid w:val="008C1817"/>
    <w:rsid w:val="008C3287"/>
    <w:rsid w:val="008C4FB1"/>
    <w:rsid w:val="008C676F"/>
    <w:rsid w:val="008D090C"/>
    <w:rsid w:val="008D161F"/>
    <w:rsid w:val="008D2B8C"/>
    <w:rsid w:val="008D66AD"/>
    <w:rsid w:val="008D7D5A"/>
    <w:rsid w:val="008E1F51"/>
    <w:rsid w:val="008E5FBE"/>
    <w:rsid w:val="008E7962"/>
    <w:rsid w:val="008F4F1E"/>
    <w:rsid w:val="008F53C0"/>
    <w:rsid w:val="008F7B60"/>
    <w:rsid w:val="00903B1C"/>
    <w:rsid w:val="009053B4"/>
    <w:rsid w:val="00910FFF"/>
    <w:rsid w:val="00917138"/>
    <w:rsid w:val="00917852"/>
    <w:rsid w:val="00923190"/>
    <w:rsid w:val="00923539"/>
    <w:rsid w:val="00926E9C"/>
    <w:rsid w:val="009322E8"/>
    <w:rsid w:val="00932B93"/>
    <w:rsid w:val="009335B6"/>
    <w:rsid w:val="00936E94"/>
    <w:rsid w:val="00937FE1"/>
    <w:rsid w:val="00944F16"/>
    <w:rsid w:val="00946462"/>
    <w:rsid w:val="00947BD8"/>
    <w:rsid w:val="00950EE5"/>
    <w:rsid w:val="009518AD"/>
    <w:rsid w:val="0095695F"/>
    <w:rsid w:val="0095739B"/>
    <w:rsid w:val="00960149"/>
    <w:rsid w:val="00963C28"/>
    <w:rsid w:val="0096516A"/>
    <w:rsid w:val="00966AE8"/>
    <w:rsid w:val="00970ECF"/>
    <w:rsid w:val="0097444A"/>
    <w:rsid w:val="009867F8"/>
    <w:rsid w:val="009873A9"/>
    <w:rsid w:val="009904BD"/>
    <w:rsid w:val="00995BE6"/>
    <w:rsid w:val="009A2CF0"/>
    <w:rsid w:val="009A66C1"/>
    <w:rsid w:val="009A6770"/>
    <w:rsid w:val="009A69F3"/>
    <w:rsid w:val="009B13E5"/>
    <w:rsid w:val="009B5A22"/>
    <w:rsid w:val="009B5F40"/>
    <w:rsid w:val="009B6580"/>
    <w:rsid w:val="009C04B6"/>
    <w:rsid w:val="009C2B8A"/>
    <w:rsid w:val="009D1D3A"/>
    <w:rsid w:val="009D7E65"/>
    <w:rsid w:val="009E2E74"/>
    <w:rsid w:val="009E4C66"/>
    <w:rsid w:val="009E6038"/>
    <w:rsid w:val="009F29D5"/>
    <w:rsid w:val="009F33F9"/>
    <w:rsid w:val="009F3F0D"/>
    <w:rsid w:val="009F7613"/>
    <w:rsid w:val="00A02F76"/>
    <w:rsid w:val="00A0648D"/>
    <w:rsid w:val="00A2386B"/>
    <w:rsid w:val="00A23A4C"/>
    <w:rsid w:val="00A27DC7"/>
    <w:rsid w:val="00A315A1"/>
    <w:rsid w:val="00A36241"/>
    <w:rsid w:val="00A53951"/>
    <w:rsid w:val="00A53AF1"/>
    <w:rsid w:val="00A53E6A"/>
    <w:rsid w:val="00A5469D"/>
    <w:rsid w:val="00A55061"/>
    <w:rsid w:val="00A55A2F"/>
    <w:rsid w:val="00A56F93"/>
    <w:rsid w:val="00A64069"/>
    <w:rsid w:val="00A651EB"/>
    <w:rsid w:val="00A71984"/>
    <w:rsid w:val="00A8003B"/>
    <w:rsid w:val="00A81661"/>
    <w:rsid w:val="00A82308"/>
    <w:rsid w:val="00A85FA4"/>
    <w:rsid w:val="00A91FD3"/>
    <w:rsid w:val="00A92AE2"/>
    <w:rsid w:val="00A95520"/>
    <w:rsid w:val="00A96E5C"/>
    <w:rsid w:val="00A978AD"/>
    <w:rsid w:val="00AA020A"/>
    <w:rsid w:val="00AA3C01"/>
    <w:rsid w:val="00AA6577"/>
    <w:rsid w:val="00AA67E1"/>
    <w:rsid w:val="00AA7265"/>
    <w:rsid w:val="00AB16A8"/>
    <w:rsid w:val="00AB2265"/>
    <w:rsid w:val="00AB54B1"/>
    <w:rsid w:val="00AB6111"/>
    <w:rsid w:val="00AC531B"/>
    <w:rsid w:val="00AC7628"/>
    <w:rsid w:val="00AD2814"/>
    <w:rsid w:val="00AE0239"/>
    <w:rsid w:val="00AE1B29"/>
    <w:rsid w:val="00AE29CF"/>
    <w:rsid w:val="00AE354F"/>
    <w:rsid w:val="00AE3F4F"/>
    <w:rsid w:val="00AE4359"/>
    <w:rsid w:val="00AF3537"/>
    <w:rsid w:val="00AF469F"/>
    <w:rsid w:val="00AF5962"/>
    <w:rsid w:val="00AF7B4D"/>
    <w:rsid w:val="00B01077"/>
    <w:rsid w:val="00B01088"/>
    <w:rsid w:val="00B01933"/>
    <w:rsid w:val="00B039D6"/>
    <w:rsid w:val="00B040A6"/>
    <w:rsid w:val="00B07C09"/>
    <w:rsid w:val="00B07C21"/>
    <w:rsid w:val="00B1225D"/>
    <w:rsid w:val="00B14EE3"/>
    <w:rsid w:val="00B14F31"/>
    <w:rsid w:val="00B152E5"/>
    <w:rsid w:val="00B21DEB"/>
    <w:rsid w:val="00B23925"/>
    <w:rsid w:val="00B25F1A"/>
    <w:rsid w:val="00B37BE9"/>
    <w:rsid w:val="00B40075"/>
    <w:rsid w:val="00B476E6"/>
    <w:rsid w:val="00B52519"/>
    <w:rsid w:val="00B61B6A"/>
    <w:rsid w:val="00B67D64"/>
    <w:rsid w:val="00B67DC3"/>
    <w:rsid w:val="00B7126D"/>
    <w:rsid w:val="00B74240"/>
    <w:rsid w:val="00B75FC5"/>
    <w:rsid w:val="00B8140F"/>
    <w:rsid w:val="00B82043"/>
    <w:rsid w:val="00B90600"/>
    <w:rsid w:val="00B959B3"/>
    <w:rsid w:val="00B97731"/>
    <w:rsid w:val="00BA295B"/>
    <w:rsid w:val="00BA5542"/>
    <w:rsid w:val="00BB0A20"/>
    <w:rsid w:val="00BB3F4E"/>
    <w:rsid w:val="00BB4EE1"/>
    <w:rsid w:val="00BC237A"/>
    <w:rsid w:val="00BC2F9B"/>
    <w:rsid w:val="00BC58A1"/>
    <w:rsid w:val="00BC72DC"/>
    <w:rsid w:val="00BE308A"/>
    <w:rsid w:val="00BF12EB"/>
    <w:rsid w:val="00BF177F"/>
    <w:rsid w:val="00BF2204"/>
    <w:rsid w:val="00BF51C3"/>
    <w:rsid w:val="00BF7DAD"/>
    <w:rsid w:val="00C00BEE"/>
    <w:rsid w:val="00C021C8"/>
    <w:rsid w:val="00C060CB"/>
    <w:rsid w:val="00C10F2C"/>
    <w:rsid w:val="00C16911"/>
    <w:rsid w:val="00C17C8B"/>
    <w:rsid w:val="00C3151A"/>
    <w:rsid w:val="00C352FB"/>
    <w:rsid w:val="00C36EB5"/>
    <w:rsid w:val="00C37C5D"/>
    <w:rsid w:val="00C46A03"/>
    <w:rsid w:val="00C510DA"/>
    <w:rsid w:val="00C56233"/>
    <w:rsid w:val="00C62FD3"/>
    <w:rsid w:val="00C631DD"/>
    <w:rsid w:val="00C643E2"/>
    <w:rsid w:val="00C657A2"/>
    <w:rsid w:val="00C65ADD"/>
    <w:rsid w:val="00C703CE"/>
    <w:rsid w:val="00C70BF6"/>
    <w:rsid w:val="00C72050"/>
    <w:rsid w:val="00C731F4"/>
    <w:rsid w:val="00C7523E"/>
    <w:rsid w:val="00C7561F"/>
    <w:rsid w:val="00C764D0"/>
    <w:rsid w:val="00C824F8"/>
    <w:rsid w:val="00C83205"/>
    <w:rsid w:val="00C9701D"/>
    <w:rsid w:val="00CA022C"/>
    <w:rsid w:val="00CA5B6D"/>
    <w:rsid w:val="00CA756C"/>
    <w:rsid w:val="00CB26CC"/>
    <w:rsid w:val="00CB2E1F"/>
    <w:rsid w:val="00CB37B9"/>
    <w:rsid w:val="00CB591C"/>
    <w:rsid w:val="00CD2C7F"/>
    <w:rsid w:val="00CD4B4A"/>
    <w:rsid w:val="00CF1289"/>
    <w:rsid w:val="00CF1CC1"/>
    <w:rsid w:val="00CF38FF"/>
    <w:rsid w:val="00CF5DFC"/>
    <w:rsid w:val="00D009FD"/>
    <w:rsid w:val="00D00CD8"/>
    <w:rsid w:val="00D02509"/>
    <w:rsid w:val="00D036F7"/>
    <w:rsid w:val="00D1165D"/>
    <w:rsid w:val="00D1180A"/>
    <w:rsid w:val="00D11CB1"/>
    <w:rsid w:val="00D22E24"/>
    <w:rsid w:val="00D31BA1"/>
    <w:rsid w:val="00D40118"/>
    <w:rsid w:val="00D568B5"/>
    <w:rsid w:val="00D577C8"/>
    <w:rsid w:val="00D60BFC"/>
    <w:rsid w:val="00D611FE"/>
    <w:rsid w:val="00D634DF"/>
    <w:rsid w:val="00D6745E"/>
    <w:rsid w:val="00D71E37"/>
    <w:rsid w:val="00D766C5"/>
    <w:rsid w:val="00D808CF"/>
    <w:rsid w:val="00D80D05"/>
    <w:rsid w:val="00D862DA"/>
    <w:rsid w:val="00D950D1"/>
    <w:rsid w:val="00DA3AF8"/>
    <w:rsid w:val="00DA4B89"/>
    <w:rsid w:val="00DB0116"/>
    <w:rsid w:val="00DB3B65"/>
    <w:rsid w:val="00DB5D27"/>
    <w:rsid w:val="00DC0E56"/>
    <w:rsid w:val="00DC17D7"/>
    <w:rsid w:val="00DC3D03"/>
    <w:rsid w:val="00DC72D4"/>
    <w:rsid w:val="00DC7606"/>
    <w:rsid w:val="00DE1D43"/>
    <w:rsid w:val="00DE21E2"/>
    <w:rsid w:val="00DE5839"/>
    <w:rsid w:val="00DF27E5"/>
    <w:rsid w:val="00E0586D"/>
    <w:rsid w:val="00E05F2F"/>
    <w:rsid w:val="00E10B31"/>
    <w:rsid w:val="00E10C8C"/>
    <w:rsid w:val="00E12CB0"/>
    <w:rsid w:val="00E142AE"/>
    <w:rsid w:val="00E142BB"/>
    <w:rsid w:val="00E207D2"/>
    <w:rsid w:val="00E37C04"/>
    <w:rsid w:val="00E408F7"/>
    <w:rsid w:val="00E4249F"/>
    <w:rsid w:val="00E44C1D"/>
    <w:rsid w:val="00E45955"/>
    <w:rsid w:val="00E51527"/>
    <w:rsid w:val="00E5205F"/>
    <w:rsid w:val="00E534F3"/>
    <w:rsid w:val="00E53B47"/>
    <w:rsid w:val="00E55F2A"/>
    <w:rsid w:val="00E560DD"/>
    <w:rsid w:val="00E56CEC"/>
    <w:rsid w:val="00E62E53"/>
    <w:rsid w:val="00E669EF"/>
    <w:rsid w:val="00E6749B"/>
    <w:rsid w:val="00E70148"/>
    <w:rsid w:val="00E72A99"/>
    <w:rsid w:val="00E735D9"/>
    <w:rsid w:val="00E8013E"/>
    <w:rsid w:val="00E86B79"/>
    <w:rsid w:val="00E90146"/>
    <w:rsid w:val="00EA19B9"/>
    <w:rsid w:val="00EA3C75"/>
    <w:rsid w:val="00EB1FB0"/>
    <w:rsid w:val="00EB3AE9"/>
    <w:rsid w:val="00EB5F90"/>
    <w:rsid w:val="00EC2976"/>
    <w:rsid w:val="00EE1FE0"/>
    <w:rsid w:val="00EF2BBA"/>
    <w:rsid w:val="00EF7792"/>
    <w:rsid w:val="00F052DE"/>
    <w:rsid w:val="00F054E5"/>
    <w:rsid w:val="00F11E8A"/>
    <w:rsid w:val="00F12072"/>
    <w:rsid w:val="00F154B6"/>
    <w:rsid w:val="00F224E1"/>
    <w:rsid w:val="00F24C7E"/>
    <w:rsid w:val="00F2626E"/>
    <w:rsid w:val="00F272BE"/>
    <w:rsid w:val="00F278AB"/>
    <w:rsid w:val="00F367D1"/>
    <w:rsid w:val="00F408C4"/>
    <w:rsid w:val="00F42B1B"/>
    <w:rsid w:val="00F435AB"/>
    <w:rsid w:val="00F52590"/>
    <w:rsid w:val="00F52A97"/>
    <w:rsid w:val="00F6464F"/>
    <w:rsid w:val="00F64F6F"/>
    <w:rsid w:val="00F74CDC"/>
    <w:rsid w:val="00F770AC"/>
    <w:rsid w:val="00F77331"/>
    <w:rsid w:val="00F7769A"/>
    <w:rsid w:val="00F77DDE"/>
    <w:rsid w:val="00F80A36"/>
    <w:rsid w:val="00F85D76"/>
    <w:rsid w:val="00F8619B"/>
    <w:rsid w:val="00F87A0B"/>
    <w:rsid w:val="00F916A9"/>
    <w:rsid w:val="00F92B09"/>
    <w:rsid w:val="00FA451E"/>
    <w:rsid w:val="00FA6755"/>
    <w:rsid w:val="00FB2B4E"/>
    <w:rsid w:val="00FB55B9"/>
    <w:rsid w:val="00FB68E4"/>
    <w:rsid w:val="00FC25D3"/>
    <w:rsid w:val="00FC4296"/>
    <w:rsid w:val="00FC73E6"/>
    <w:rsid w:val="00FD17D6"/>
    <w:rsid w:val="00FD5848"/>
    <w:rsid w:val="00FD7851"/>
    <w:rsid w:val="00FE23E4"/>
    <w:rsid w:val="00FE2A30"/>
    <w:rsid w:val="00FE437D"/>
    <w:rsid w:val="00FE555D"/>
    <w:rsid w:val="00FE72D4"/>
    <w:rsid w:val="00FF1CDC"/>
    <w:rsid w:val="00FF3081"/>
    <w:rsid w:val="00FF34EA"/>
    <w:rsid w:val="00FF64C0"/>
    <w:rsid w:val="00FF7412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708731"/>
  <w15:docId w15:val="{BD9767B4-B519-469A-9926-F823C0FCD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iPriority="99" w:unhideWhenUsed="1"/>
  </w:latentStyles>
  <w:style w:type="paragraph" w:default="1" w:styleId="Normalny">
    <w:name w:val="Normal"/>
    <w:qFormat/>
    <w:rsid w:val="00B60D0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1">
    <w:name w:val="heading 1"/>
    <w:next w:val="Normalny"/>
    <w:link w:val="Nagwek1Znak"/>
    <w:uiPriority w:val="9"/>
    <w:qFormat/>
    <w:locked/>
    <w:rsid w:val="006B0E11"/>
    <w:pPr>
      <w:keepNext/>
      <w:keepLines/>
      <w:spacing w:after="137" w:line="259" w:lineRule="auto"/>
      <w:ind w:left="1243"/>
      <w:outlineLvl w:val="0"/>
    </w:pPr>
    <w:rPr>
      <w:rFonts w:ascii="Arial" w:eastAsia="Arial" w:hAnsi="Arial" w:cs="Arial"/>
      <w:color w:val="000000"/>
      <w:kern w:val="2"/>
      <w:sz w:val="22"/>
      <w:szCs w:val="24"/>
      <w:u w:val="single" w:color="000000"/>
      <w14:ligatures w14:val="standardContextua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1E18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1E181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B60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B60D0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B60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B60D00"/>
    <w:rPr>
      <w:rFonts w:cs="Times New Roman"/>
    </w:rPr>
  </w:style>
  <w:style w:type="paragraph" w:styleId="Stopka">
    <w:name w:val="footer"/>
    <w:basedOn w:val="Normalny"/>
    <w:link w:val="StopkaZnak"/>
    <w:rsid w:val="00B60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B60D00"/>
    <w:rPr>
      <w:rFonts w:cs="Times New Roman"/>
    </w:rPr>
  </w:style>
  <w:style w:type="character" w:customStyle="1" w:styleId="ZnakZnak1">
    <w:name w:val="Znak Znak1"/>
    <w:locked/>
    <w:rsid w:val="00406F05"/>
    <w:rPr>
      <w:rFonts w:cs="Times New Roman"/>
    </w:rPr>
  </w:style>
  <w:style w:type="character" w:styleId="Hipercze">
    <w:name w:val="Hyperlink"/>
    <w:basedOn w:val="Domylnaczcionkaakapitu"/>
    <w:uiPriority w:val="99"/>
    <w:rsid w:val="00E211D0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rsid w:val="00E211D0"/>
    <w:pPr>
      <w:spacing w:after="0" w:line="240" w:lineRule="auto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211D0"/>
    <w:rPr>
      <w:rFonts w:ascii="Times New Roman" w:eastAsia="Times New Roman" w:hAnsi="Times New Roman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B0E11"/>
    <w:rPr>
      <w:rFonts w:ascii="Arial" w:eastAsia="Arial" w:hAnsi="Arial" w:cs="Arial"/>
      <w:color w:val="000000"/>
      <w:kern w:val="2"/>
      <w:sz w:val="22"/>
      <w:szCs w:val="24"/>
      <w:u w:val="single" w:color="000000"/>
      <w14:ligatures w14:val="standardContextual"/>
    </w:rPr>
  </w:style>
  <w:style w:type="paragraph" w:styleId="Akapitzlist">
    <w:name w:val="List Paragraph"/>
    <w:aliases w:val="zwykły tekst,List Paragraph1,BulletC,normalny tekst,Obiekt,CW_Lista,Preambuła,T_SZ_List Paragraph,Wypunktowanie,List Paragraph0,Numerowanie,Akapit z listą BS,Kolorowa lista — akcent 11,L1,Colorful List Accent 1,Odstavec,Akapit z listą5"/>
    <w:basedOn w:val="Normalny"/>
    <w:link w:val="AkapitzlistZnak"/>
    <w:uiPriority w:val="99"/>
    <w:qFormat/>
    <w:rsid w:val="00D009FD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semiHidden/>
    <w:rsid w:val="001E181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gwek6Znak">
    <w:name w:val="Nagłówek 6 Znak"/>
    <w:basedOn w:val="Domylnaczcionkaakapitu"/>
    <w:link w:val="Nagwek6"/>
    <w:semiHidden/>
    <w:rsid w:val="001E1813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E1813"/>
    <w:pPr>
      <w:suppressAutoHyphens/>
      <w:spacing w:before="100" w:after="100" w:line="240" w:lineRule="auto"/>
    </w:pPr>
    <w:rPr>
      <w:rFonts w:ascii="Times New Roman" w:hAnsi="Times New Roman"/>
      <w:noProof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E1813"/>
    <w:pPr>
      <w:spacing w:after="0" w:line="360" w:lineRule="auto"/>
      <w:ind w:left="426" w:hanging="426"/>
    </w:pPr>
    <w:rPr>
      <w:rFonts w:ascii="Times New Roman" w:hAnsi="Times New Roman"/>
      <w:color w:val="000000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E1813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W-Tekstpodstawowy3">
    <w:name w:val="WW-Tekst podstawowy 3"/>
    <w:basedOn w:val="Normalny"/>
    <w:uiPriority w:val="99"/>
    <w:rsid w:val="001E1813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sz w:val="20"/>
      <w:szCs w:val="20"/>
      <w:lang w:eastAsia="pl-PL"/>
    </w:rPr>
  </w:style>
  <w:style w:type="paragraph" w:customStyle="1" w:styleId="Styl2">
    <w:name w:val="Styl2"/>
    <w:basedOn w:val="Bezodstpw"/>
    <w:link w:val="Styl2Znak"/>
    <w:qFormat/>
    <w:rsid w:val="00532C62"/>
    <w:pPr>
      <w:ind w:left="284"/>
      <w:jc w:val="both"/>
    </w:pPr>
    <w:rPr>
      <w:rFonts w:asciiTheme="majorHAnsi" w:eastAsia="Arial" w:hAnsiTheme="majorHAnsi" w:cstheme="majorHAnsi"/>
      <w:sz w:val="20"/>
      <w:lang w:eastAsia="pl-PL"/>
    </w:rPr>
  </w:style>
  <w:style w:type="character" w:customStyle="1" w:styleId="Styl2Znak">
    <w:name w:val="Styl2 Znak"/>
    <w:basedOn w:val="Domylnaczcionkaakapitu"/>
    <w:link w:val="Styl2"/>
    <w:rsid w:val="00532C62"/>
    <w:rPr>
      <w:rFonts w:asciiTheme="majorHAnsi" w:eastAsia="Arial" w:hAnsiTheme="majorHAnsi" w:cstheme="majorHAnsi"/>
      <w:szCs w:val="22"/>
    </w:rPr>
  </w:style>
  <w:style w:type="paragraph" w:styleId="Bezodstpw">
    <w:name w:val="No Spacing"/>
    <w:uiPriority w:val="1"/>
    <w:qFormat/>
    <w:rsid w:val="00532C62"/>
    <w:rPr>
      <w:rFonts w:eastAsia="Times New Roman"/>
      <w:sz w:val="22"/>
      <w:szCs w:val="22"/>
      <w:lang w:eastAsia="en-US"/>
    </w:rPr>
  </w:style>
  <w:style w:type="character" w:styleId="Nierozpoznanawzmianka">
    <w:name w:val="Unresolved Mention"/>
    <w:basedOn w:val="Domylnaczcionkaakapitu"/>
    <w:rsid w:val="0028558A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8D6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F3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zwykły tekst Znak,List Paragraph1 Znak,BulletC Znak,normalny tekst Znak,Obiekt Znak,CW_Lista Znak,Preambuła Znak,T_SZ_List Paragraph Znak,Wypunktowanie Znak,List Paragraph0 Znak,Numerowanie Znak,Akapit z listą BS Znak,L1 Znak"/>
    <w:link w:val="Akapitzlist"/>
    <w:uiPriority w:val="99"/>
    <w:qFormat/>
    <w:rsid w:val="00AF3537"/>
    <w:rPr>
      <w:rFonts w:eastAsia="Times New Roman"/>
      <w:sz w:val="22"/>
      <w:szCs w:val="22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52625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262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26255"/>
    <w:rPr>
      <w:rFonts w:eastAsia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262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26255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8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jbos.k\Downloads\GZZ%20papier%20firmowy_19.12.202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d85e39b-2df8-44f5-b56d-d2c91119036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C1723948BCDF409E65522E503C6D38" ma:contentTypeVersion="16" ma:contentTypeDescription="Utwórz nowy dokument." ma:contentTypeScope="" ma:versionID="6b054ca4ebebf0893fc02b95f40764cd">
  <xsd:schema xmlns:xsd="http://www.w3.org/2001/XMLSchema" xmlns:xs="http://www.w3.org/2001/XMLSchema" xmlns:p="http://schemas.microsoft.com/office/2006/metadata/properties" xmlns:ns3="3d85e39b-2df8-44f5-b56d-d2c911190367" xmlns:ns4="2b0d0e88-496c-4dc3-8b56-41cf9ef0bea0" targetNamespace="http://schemas.microsoft.com/office/2006/metadata/properties" ma:root="true" ma:fieldsID="f52fa8ecd2765a7d8c1930586c6016e5" ns3:_="" ns4:_="">
    <xsd:import namespace="3d85e39b-2df8-44f5-b56d-d2c911190367"/>
    <xsd:import namespace="2b0d0e88-496c-4dc3-8b56-41cf9ef0be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_activity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5e39b-2df8-44f5-b56d-d2c9111903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d0e88-496c-4dc3-8b56-41cf9ef0bea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85F4A3-2A50-494D-BCFE-7FBDC6861C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9DF232-1760-44B8-AA10-F158D28DF427}">
  <ds:schemaRefs>
    <ds:schemaRef ds:uri="http://schemas.microsoft.com/office/2006/metadata/properties"/>
    <ds:schemaRef ds:uri="http://schemas.microsoft.com/office/infopath/2007/PartnerControls"/>
    <ds:schemaRef ds:uri="3d85e39b-2df8-44f5-b56d-d2c911190367"/>
  </ds:schemaRefs>
</ds:datastoreItem>
</file>

<file path=customXml/itemProps3.xml><?xml version="1.0" encoding="utf-8"?>
<ds:datastoreItem xmlns:ds="http://schemas.openxmlformats.org/officeDocument/2006/customXml" ds:itemID="{3C8BCB38-D49D-4202-A4F8-49BA98A010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99DC68-62E6-4CB3-8C1C-7BC9416F0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85e39b-2df8-44f5-b56d-d2c911190367"/>
    <ds:schemaRef ds:uri="2b0d0e88-496c-4dc3-8b56-41cf9ef0be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GZZ papier firmowy_19.12.2025</Template>
  <TotalTime>11</TotalTime>
  <Pages>2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Gdańsk, dnia ………………………………</vt:lpstr>
    </vt:vector>
  </TitlesOfParts>
  <Company>Microsoft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Gdańsk, dnia ………………………………</dc:title>
  <dc:creator>Chajbos Karolina</dc:creator>
  <cp:lastModifiedBy>Jaroszewska Magdalena</cp:lastModifiedBy>
  <cp:revision>9</cp:revision>
  <cp:lastPrinted>2019-02-26T08:58:00Z</cp:lastPrinted>
  <dcterms:created xsi:type="dcterms:W3CDTF">2026-03-11T10:22:00Z</dcterms:created>
  <dcterms:modified xsi:type="dcterms:W3CDTF">2026-04-27T13:04:00Z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0x01010045C1723948BCDF409E65522E503C6D38</vt:lpwstr>
  </property>
</Properties>
</file>